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480" w:rsidRPr="000F4F1C" w:rsidRDefault="00AD3480" w:rsidP="004B3110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Технологическая карта  занятия по внеурочной деятельности  </w:t>
      </w:r>
      <w:r w:rsidRPr="000F4F1C">
        <w:rPr>
          <w:rFonts w:ascii="Times New Roman" w:hAnsi="Times New Roman"/>
          <w:b/>
          <w:sz w:val="28"/>
          <w:szCs w:val="28"/>
        </w:rPr>
        <w:t xml:space="preserve"> в рамках новых требований ФГОС </w:t>
      </w:r>
      <w:r w:rsidRPr="000F4F1C">
        <w:rPr>
          <w:rFonts w:ascii="Times New Roman" w:hAnsi="Times New Roman"/>
          <w:b/>
          <w:bCs/>
          <w:sz w:val="28"/>
          <w:szCs w:val="28"/>
        </w:rPr>
        <w:t>НОО</w:t>
      </w:r>
    </w:p>
    <w:p w:rsidR="00AD3480" w:rsidRPr="00707A58" w:rsidRDefault="00AD3480" w:rsidP="00DC3378">
      <w:pPr>
        <w:rPr>
          <w:rFonts w:ascii="Times New Roman" w:hAnsi="Times New Roman"/>
          <w:sz w:val="28"/>
          <w:szCs w:val="28"/>
        </w:rPr>
      </w:pPr>
      <w:r w:rsidRPr="00707A58">
        <w:rPr>
          <w:rFonts w:ascii="Times New Roman" w:hAnsi="Times New Roman"/>
          <w:sz w:val="28"/>
          <w:szCs w:val="28"/>
        </w:rPr>
        <w:t>Данное занятие предназначено для реализации внеурочной деятельности социального, научно-познавательного направления в соответствии с ФГОС НОО; материал занятия направлен на развитие коммуникативных навыков у младших школьников.</w:t>
      </w:r>
    </w:p>
    <w:p w:rsidR="00AD3480" w:rsidRPr="000F4F1C" w:rsidRDefault="00AD3480" w:rsidP="004B3110">
      <w:pPr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Руководители : </w:t>
      </w:r>
      <w:r w:rsidRPr="000F4F1C">
        <w:rPr>
          <w:rFonts w:ascii="Times New Roman" w:hAnsi="Times New Roman"/>
          <w:bCs/>
          <w:sz w:val="28"/>
          <w:szCs w:val="28"/>
        </w:rPr>
        <w:t>Смородинова Н А – учитель начальных классов, кружок «Весёлый этикет»,</w:t>
      </w:r>
    </w:p>
    <w:p w:rsidR="00AD3480" w:rsidRPr="000F4F1C" w:rsidRDefault="00AD3480" w:rsidP="00707A58">
      <w:pPr>
        <w:rPr>
          <w:rFonts w:ascii="Times New Roman" w:hAnsi="Times New Roman"/>
          <w:bCs/>
          <w:sz w:val="28"/>
          <w:szCs w:val="28"/>
        </w:rPr>
      </w:pPr>
      <w:r w:rsidRPr="000F4F1C">
        <w:rPr>
          <w:rFonts w:ascii="Times New Roman" w:hAnsi="Times New Roman"/>
          <w:bCs/>
          <w:sz w:val="28"/>
          <w:szCs w:val="28"/>
        </w:rPr>
        <w:t>Бобкова О А- учитель иностранного языка, кружок «Французский язык»</w:t>
      </w:r>
    </w:p>
    <w:p w:rsidR="00AD3480" w:rsidRPr="004B3110" w:rsidRDefault="00AD3480" w:rsidP="004B3110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МБОУ СОШ № 2 п Первомайский Оренбургского района</w:t>
      </w:r>
    </w:p>
    <w:p w:rsidR="00AD3480" w:rsidRPr="004B3110" w:rsidRDefault="00AD3480" w:rsidP="004B3110">
      <w:pPr>
        <w:spacing w:after="0"/>
        <w:rPr>
          <w:rFonts w:ascii="Times New Roman" w:hAnsi="Times New Roman"/>
          <w:sz w:val="28"/>
          <w:szCs w:val="28"/>
        </w:rPr>
      </w:pPr>
      <w:r w:rsidRPr="004B3110">
        <w:rPr>
          <w:rFonts w:ascii="Times New Roman" w:hAnsi="Times New Roman"/>
          <w:b/>
          <w:sz w:val="28"/>
          <w:szCs w:val="28"/>
        </w:rPr>
        <w:t>Класс</w:t>
      </w:r>
      <w:r>
        <w:rPr>
          <w:rFonts w:ascii="Times New Roman" w:hAnsi="Times New Roman"/>
          <w:sz w:val="28"/>
          <w:szCs w:val="28"/>
        </w:rPr>
        <w:t>: 1</w:t>
      </w:r>
    </w:p>
    <w:p w:rsidR="00AD3480" w:rsidRPr="004B3110" w:rsidRDefault="00AD3480" w:rsidP="004B3110">
      <w:pPr>
        <w:spacing w:after="0"/>
        <w:rPr>
          <w:rFonts w:ascii="Times New Roman" w:hAnsi="Times New Roman"/>
          <w:sz w:val="28"/>
          <w:szCs w:val="28"/>
        </w:rPr>
      </w:pPr>
      <w:r w:rsidRPr="004B3110">
        <w:rPr>
          <w:rFonts w:ascii="Times New Roman" w:hAnsi="Times New Roman"/>
          <w:b/>
          <w:sz w:val="28"/>
          <w:szCs w:val="28"/>
        </w:rPr>
        <w:t>Предметная область</w:t>
      </w:r>
      <w:r w:rsidRPr="004B3110">
        <w:rPr>
          <w:rFonts w:ascii="Times New Roman" w:hAnsi="Times New Roman"/>
          <w:sz w:val="28"/>
          <w:szCs w:val="28"/>
        </w:rPr>
        <w:t>: внеурочная деятельность</w:t>
      </w:r>
    </w:p>
    <w:p w:rsidR="00AD3480" w:rsidRPr="008869FA" w:rsidRDefault="00AD3480" w:rsidP="004B3110">
      <w:pPr>
        <w:spacing w:after="0"/>
        <w:rPr>
          <w:rFonts w:ascii="Times New Roman" w:hAnsi="Times New Roman"/>
          <w:sz w:val="28"/>
          <w:szCs w:val="28"/>
        </w:rPr>
      </w:pPr>
      <w:r w:rsidRPr="00707A58">
        <w:rPr>
          <w:rFonts w:ascii="Times New Roman" w:hAnsi="Times New Roman"/>
          <w:b/>
          <w:bCs/>
          <w:sz w:val="28"/>
          <w:szCs w:val="28"/>
        </w:rPr>
        <w:t>Тип занятия</w:t>
      </w:r>
      <w:r w:rsidRPr="008869FA">
        <w:rPr>
          <w:rFonts w:ascii="Times New Roman" w:hAnsi="Times New Roman"/>
          <w:sz w:val="28"/>
          <w:szCs w:val="28"/>
        </w:rPr>
        <w:t xml:space="preserve">: </w:t>
      </w:r>
      <w:r w:rsidRPr="008E7872">
        <w:rPr>
          <w:rFonts w:ascii="Times New Roman" w:hAnsi="Times New Roman"/>
          <w:sz w:val="28"/>
          <w:szCs w:val="28"/>
        </w:rPr>
        <w:t>интегрированн</w:t>
      </w:r>
      <w:r w:rsidRPr="008869FA">
        <w:rPr>
          <w:rFonts w:ascii="Times New Roman" w:hAnsi="Times New Roman"/>
          <w:sz w:val="28"/>
          <w:szCs w:val="28"/>
        </w:rPr>
        <w:t>ое</w:t>
      </w:r>
    </w:p>
    <w:p w:rsidR="00AD3480" w:rsidRDefault="00AD3480" w:rsidP="000F4F1C">
      <w:pPr>
        <w:rPr>
          <w:sz w:val="32"/>
          <w:szCs w:val="32"/>
        </w:rPr>
      </w:pPr>
      <w:r>
        <w:rPr>
          <w:rFonts w:ascii="Times New Roman" w:hAnsi="Times New Roman"/>
          <w:b/>
          <w:bCs/>
          <w:sz w:val="28"/>
          <w:szCs w:val="28"/>
        </w:rPr>
        <w:t>Используемые т</w:t>
      </w:r>
      <w:r w:rsidRPr="00707A58">
        <w:rPr>
          <w:rFonts w:ascii="Times New Roman" w:hAnsi="Times New Roman"/>
          <w:b/>
          <w:bCs/>
          <w:sz w:val="28"/>
          <w:szCs w:val="28"/>
        </w:rPr>
        <w:t>ехно</w:t>
      </w:r>
      <w:r>
        <w:rPr>
          <w:rFonts w:ascii="Times New Roman" w:hAnsi="Times New Roman"/>
          <w:b/>
          <w:bCs/>
          <w:sz w:val="28"/>
          <w:szCs w:val="28"/>
        </w:rPr>
        <w:t>логии:</w:t>
      </w:r>
      <w:r w:rsidRPr="008869FA">
        <w:rPr>
          <w:rFonts w:ascii="Times New Roman" w:hAnsi="Times New Roman"/>
          <w:sz w:val="28"/>
          <w:szCs w:val="28"/>
        </w:rPr>
        <w:t xml:space="preserve"> игровая, коллективного взаимодействия</w:t>
      </w:r>
      <w:r w:rsidRPr="000F4F1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</w:t>
      </w:r>
      <w:r w:rsidRPr="000F4F1C">
        <w:rPr>
          <w:rFonts w:ascii="Times New Roman" w:hAnsi="Times New Roman"/>
          <w:sz w:val="28"/>
          <w:szCs w:val="28"/>
        </w:rPr>
        <w:t>роблемно-диалогическая</w:t>
      </w:r>
    </w:p>
    <w:p w:rsidR="00AD3480" w:rsidRDefault="00AD3480" w:rsidP="00FD6A01">
      <w:pPr>
        <w:spacing w:line="240" w:lineRule="auto"/>
        <w:rPr>
          <w:rFonts w:ascii="Times New Roman" w:hAnsi="Times New Roman"/>
          <w:sz w:val="28"/>
          <w:szCs w:val="28"/>
        </w:rPr>
      </w:pPr>
      <w:r w:rsidRPr="004B3110">
        <w:rPr>
          <w:rFonts w:ascii="Times New Roman" w:hAnsi="Times New Roman"/>
          <w:b/>
          <w:sz w:val="28"/>
          <w:szCs w:val="28"/>
        </w:rPr>
        <w:t xml:space="preserve">Тема </w:t>
      </w:r>
      <w:r>
        <w:rPr>
          <w:rFonts w:ascii="Times New Roman" w:hAnsi="Times New Roman"/>
          <w:b/>
          <w:sz w:val="28"/>
          <w:szCs w:val="28"/>
        </w:rPr>
        <w:t>занятия</w:t>
      </w:r>
      <w:r>
        <w:rPr>
          <w:rFonts w:ascii="Times New Roman" w:hAnsi="Times New Roman"/>
          <w:sz w:val="28"/>
          <w:szCs w:val="28"/>
        </w:rPr>
        <w:t>: «Вежливые слова</w:t>
      </w:r>
      <w:r w:rsidRPr="004B3110">
        <w:rPr>
          <w:rFonts w:ascii="Times New Roman" w:hAnsi="Times New Roman"/>
          <w:sz w:val="28"/>
          <w:szCs w:val="28"/>
        </w:rPr>
        <w:t>».</w:t>
      </w:r>
    </w:p>
    <w:p w:rsidR="00AD3480" w:rsidRPr="00FD6A01" w:rsidRDefault="00AD3480" w:rsidP="00FD6A01">
      <w:pPr>
        <w:spacing w:line="240" w:lineRule="auto"/>
        <w:rPr>
          <w:rFonts w:ascii="Times New Roman" w:hAnsi="Times New Roman"/>
          <w:sz w:val="28"/>
          <w:szCs w:val="28"/>
        </w:rPr>
      </w:pPr>
      <w:r w:rsidRPr="000F4F1C">
        <w:rPr>
          <w:rFonts w:ascii="Times New Roman" w:hAnsi="Times New Roman"/>
          <w:b/>
          <w:bCs/>
          <w:sz w:val="28"/>
          <w:szCs w:val="28"/>
        </w:rPr>
        <w:t xml:space="preserve">Цели: </w:t>
      </w:r>
    </w:p>
    <w:p w:rsidR="00AD3480" w:rsidRPr="008869FA" w:rsidRDefault="00AD3480" w:rsidP="00FD6A01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-о</w:t>
      </w:r>
      <w:r w:rsidRPr="000F4F1C">
        <w:rPr>
          <w:rFonts w:ascii="Times New Roman" w:hAnsi="Times New Roman"/>
          <w:b/>
          <w:bCs/>
          <w:sz w:val="28"/>
          <w:szCs w:val="28"/>
        </w:rPr>
        <w:t>бразовательная</w:t>
      </w:r>
      <w:r>
        <w:rPr>
          <w:rFonts w:ascii="Times New Roman" w:hAnsi="Times New Roman"/>
          <w:sz w:val="28"/>
          <w:szCs w:val="28"/>
        </w:rPr>
        <w:t xml:space="preserve">: </w:t>
      </w:r>
      <w:r w:rsidRPr="008869FA">
        <w:rPr>
          <w:rFonts w:ascii="Times New Roman" w:hAnsi="Times New Roman"/>
          <w:sz w:val="28"/>
          <w:szCs w:val="28"/>
        </w:rPr>
        <w:t>научить употреблять различные средства вы</w:t>
      </w:r>
      <w:r>
        <w:rPr>
          <w:rFonts w:ascii="Times New Roman" w:hAnsi="Times New Roman"/>
          <w:sz w:val="28"/>
          <w:szCs w:val="28"/>
        </w:rPr>
        <w:t xml:space="preserve">ражения вежливости; </w:t>
      </w:r>
      <w:r w:rsidRPr="008869FA">
        <w:rPr>
          <w:rFonts w:ascii="Times New Roman" w:hAnsi="Times New Roman"/>
          <w:sz w:val="28"/>
          <w:szCs w:val="28"/>
        </w:rPr>
        <w:t xml:space="preserve"> научить выбирать уместное для данной сит</w:t>
      </w:r>
      <w:r>
        <w:rPr>
          <w:rFonts w:ascii="Times New Roman" w:hAnsi="Times New Roman"/>
          <w:sz w:val="28"/>
          <w:szCs w:val="28"/>
        </w:rPr>
        <w:t>уации средство выражения вежливости</w:t>
      </w:r>
      <w:r w:rsidRPr="008869FA"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>научить пользоваться  средства</w:t>
      </w:r>
      <w:r w:rsidRPr="008869FA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и вежливого обращения; познакомить </w:t>
      </w:r>
    </w:p>
    <w:p w:rsidR="00AD3480" w:rsidRPr="008869FA" w:rsidRDefault="00AD3480" w:rsidP="00FD6A01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FD6A01">
        <w:rPr>
          <w:rFonts w:ascii="Times New Roman" w:hAnsi="Times New Roman"/>
          <w:b/>
          <w:bCs/>
          <w:sz w:val="28"/>
          <w:szCs w:val="28"/>
        </w:rPr>
        <w:t>развивающая</w:t>
      </w:r>
      <w:r>
        <w:rPr>
          <w:rFonts w:ascii="Times New Roman" w:hAnsi="Times New Roman"/>
          <w:sz w:val="28"/>
          <w:szCs w:val="28"/>
        </w:rPr>
        <w:t>: развивать речь учащихся</w:t>
      </w:r>
      <w:r w:rsidRPr="008869FA">
        <w:rPr>
          <w:rFonts w:ascii="Times New Roman" w:hAnsi="Times New Roman"/>
          <w:sz w:val="28"/>
          <w:szCs w:val="28"/>
        </w:rPr>
        <w:t>, мышление, словарный запас.</w:t>
      </w:r>
    </w:p>
    <w:p w:rsidR="00AD3480" w:rsidRPr="008869FA" w:rsidRDefault="00AD3480" w:rsidP="00FD6A01">
      <w:pPr>
        <w:spacing w:line="240" w:lineRule="auto"/>
        <w:rPr>
          <w:rFonts w:ascii="Times New Roman" w:hAnsi="Times New Roman"/>
          <w:sz w:val="28"/>
          <w:szCs w:val="28"/>
        </w:rPr>
      </w:pPr>
      <w:r w:rsidRPr="00963792">
        <w:rPr>
          <w:rFonts w:ascii="Times New Roman" w:hAnsi="Times New Roman"/>
          <w:b/>
          <w:bCs/>
          <w:sz w:val="28"/>
          <w:szCs w:val="28"/>
        </w:rPr>
        <w:t>-воспитательная</w:t>
      </w:r>
      <w:r w:rsidRPr="008869FA">
        <w:rPr>
          <w:rFonts w:ascii="Times New Roman" w:hAnsi="Times New Roman"/>
          <w:sz w:val="28"/>
          <w:szCs w:val="28"/>
        </w:rPr>
        <w:t>: воспитывать культуру общения, культуру поведения в обществе, сплочение детского коллектива, формировать чувство товарищества.</w:t>
      </w:r>
    </w:p>
    <w:p w:rsidR="00AD3480" w:rsidRPr="004B3110" w:rsidRDefault="00AD3480" w:rsidP="00963792">
      <w:pPr>
        <w:spacing w:after="0"/>
        <w:rPr>
          <w:rFonts w:ascii="Times New Roman" w:hAnsi="Times New Roman"/>
          <w:b/>
          <w:sz w:val="28"/>
          <w:szCs w:val="28"/>
        </w:rPr>
      </w:pPr>
      <w:r w:rsidRPr="004B3110">
        <w:rPr>
          <w:rFonts w:ascii="Times New Roman" w:hAnsi="Times New Roman"/>
          <w:b/>
          <w:sz w:val="28"/>
          <w:szCs w:val="28"/>
        </w:rPr>
        <w:t>Учебные задачи, направленные на достижение личностных результатов:</w:t>
      </w:r>
    </w:p>
    <w:p w:rsidR="00AD3480" w:rsidRPr="008869FA" w:rsidRDefault="00AD3480" w:rsidP="008869FA">
      <w:pPr>
        <w:rPr>
          <w:rFonts w:ascii="Times New Roman" w:hAnsi="Times New Roman"/>
          <w:sz w:val="28"/>
          <w:szCs w:val="28"/>
        </w:rPr>
      </w:pPr>
      <w:r w:rsidRPr="008869FA">
        <w:rPr>
          <w:rFonts w:ascii="Times New Roman" w:hAnsi="Times New Roman"/>
          <w:sz w:val="28"/>
          <w:szCs w:val="28"/>
        </w:rPr>
        <w:t>1) формирование готовности и способности обучающихся к саморазвитию</w:t>
      </w:r>
    </w:p>
    <w:p w:rsidR="00AD3480" w:rsidRPr="008869FA" w:rsidRDefault="00AD3480" w:rsidP="008869FA">
      <w:pPr>
        <w:rPr>
          <w:rFonts w:ascii="Times New Roman" w:hAnsi="Times New Roman"/>
          <w:sz w:val="28"/>
          <w:szCs w:val="28"/>
        </w:rPr>
      </w:pPr>
      <w:r w:rsidRPr="008869FA">
        <w:rPr>
          <w:rFonts w:ascii="Times New Roman" w:hAnsi="Times New Roman"/>
          <w:sz w:val="28"/>
          <w:szCs w:val="28"/>
        </w:rPr>
        <w:t xml:space="preserve"> 2) формирование  мотивации к обучению и познанию</w:t>
      </w:r>
    </w:p>
    <w:p w:rsidR="00AD3480" w:rsidRPr="008869FA" w:rsidRDefault="00AD3480" w:rsidP="008869FA">
      <w:pPr>
        <w:rPr>
          <w:rFonts w:ascii="Times New Roman" w:hAnsi="Times New Roman"/>
          <w:sz w:val="28"/>
          <w:szCs w:val="28"/>
        </w:rPr>
      </w:pPr>
      <w:r w:rsidRPr="008869FA">
        <w:rPr>
          <w:rFonts w:ascii="Times New Roman" w:hAnsi="Times New Roman"/>
          <w:sz w:val="28"/>
          <w:szCs w:val="28"/>
        </w:rPr>
        <w:t xml:space="preserve"> 3) формирование  целостного, социально ориентированного взгляда на мир в его органичном единстве и разнообразии природы</w:t>
      </w:r>
    </w:p>
    <w:p w:rsidR="00AD3480" w:rsidRDefault="00AD3480" w:rsidP="008869FA">
      <w:pPr>
        <w:rPr>
          <w:rFonts w:ascii="Times New Roman" w:hAnsi="Times New Roman"/>
          <w:sz w:val="28"/>
          <w:szCs w:val="28"/>
        </w:rPr>
      </w:pPr>
      <w:r w:rsidRPr="008869FA">
        <w:rPr>
          <w:rFonts w:ascii="Times New Roman" w:hAnsi="Times New Roman"/>
          <w:sz w:val="28"/>
          <w:szCs w:val="28"/>
        </w:rPr>
        <w:t xml:space="preserve"> 4) формирование уважительного отношения к иному мнению</w:t>
      </w:r>
    </w:p>
    <w:p w:rsidR="00AD3480" w:rsidRPr="004B3110" w:rsidRDefault="00AD3480" w:rsidP="00963792">
      <w:pPr>
        <w:spacing w:after="0"/>
        <w:rPr>
          <w:rFonts w:ascii="Times New Roman" w:hAnsi="Times New Roman"/>
          <w:b/>
          <w:sz w:val="28"/>
          <w:szCs w:val="28"/>
        </w:rPr>
      </w:pPr>
      <w:r w:rsidRPr="004B3110">
        <w:rPr>
          <w:rFonts w:ascii="Times New Roman" w:hAnsi="Times New Roman"/>
          <w:b/>
          <w:sz w:val="28"/>
          <w:szCs w:val="28"/>
        </w:rPr>
        <w:t>Учебные задачи, направленные на достижение метап</w:t>
      </w:r>
      <w:r>
        <w:rPr>
          <w:rFonts w:ascii="Times New Roman" w:hAnsi="Times New Roman"/>
          <w:b/>
          <w:sz w:val="28"/>
          <w:szCs w:val="28"/>
        </w:rPr>
        <w:t>редметных  результатов обучения</w:t>
      </w:r>
    </w:p>
    <w:p w:rsidR="00AD3480" w:rsidRPr="00963792" w:rsidRDefault="00AD3480" w:rsidP="008869FA">
      <w:pPr>
        <w:rPr>
          <w:rFonts w:ascii="Times New Roman" w:hAnsi="Times New Roman"/>
          <w:b/>
          <w:bCs/>
          <w:sz w:val="28"/>
          <w:szCs w:val="28"/>
        </w:rPr>
      </w:pPr>
      <w:r w:rsidRPr="00963792">
        <w:rPr>
          <w:rFonts w:ascii="Times New Roman" w:hAnsi="Times New Roman"/>
          <w:b/>
          <w:bCs/>
          <w:sz w:val="28"/>
          <w:szCs w:val="28"/>
        </w:rPr>
        <w:t>Регулятивные УУД:</w:t>
      </w:r>
    </w:p>
    <w:p w:rsidR="00AD3480" w:rsidRPr="008869FA" w:rsidRDefault="00AD3480" w:rsidP="008869FA">
      <w:pPr>
        <w:rPr>
          <w:rFonts w:ascii="Times New Roman" w:hAnsi="Times New Roman"/>
          <w:sz w:val="28"/>
          <w:szCs w:val="28"/>
        </w:rPr>
      </w:pPr>
      <w:r w:rsidRPr="008869FA">
        <w:rPr>
          <w:rFonts w:ascii="Times New Roman" w:hAnsi="Times New Roman"/>
          <w:sz w:val="28"/>
          <w:szCs w:val="28"/>
        </w:rPr>
        <w:t xml:space="preserve"> 1) овладение способностью принимать и сохранять цели и задачи учебной деятельности, поиска средств ее осуществления</w:t>
      </w:r>
    </w:p>
    <w:p w:rsidR="00AD3480" w:rsidRPr="008869FA" w:rsidRDefault="00AD3480" w:rsidP="008869FA">
      <w:pPr>
        <w:rPr>
          <w:rFonts w:ascii="Times New Roman" w:hAnsi="Times New Roman"/>
          <w:sz w:val="28"/>
          <w:szCs w:val="28"/>
        </w:rPr>
      </w:pPr>
      <w:r w:rsidRPr="008869FA">
        <w:rPr>
          <w:rFonts w:ascii="Times New Roman" w:hAnsi="Times New Roman"/>
          <w:sz w:val="28"/>
          <w:szCs w:val="28"/>
        </w:rPr>
        <w:t xml:space="preserve"> 2) освоение способов решения проблем творческого и поискового характера</w:t>
      </w:r>
    </w:p>
    <w:p w:rsidR="00AD3480" w:rsidRPr="008869FA" w:rsidRDefault="00AD3480" w:rsidP="008869FA">
      <w:pPr>
        <w:rPr>
          <w:rFonts w:ascii="Times New Roman" w:hAnsi="Times New Roman"/>
          <w:sz w:val="28"/>
          <w:szCs w:val="28"/>
        </w:rPr>
      </w:pPr>
      <w:r w:rsidRPr="008869FA">
        <w:rPr>
          <w:rFonts w:ascii="Times New Roman" w:hAnsi="Times New Roman"/>
          <w:sz w:val="28"/>
          <w:szCs w:val="28"/>
        </w:rPr>
        <w:t xml:space="preserve"> 3) формирование умения понимать причины успеха/неуспеха учебной деятельности и способности конструктивно действовать даже в ситуациях неуспеха</w:t>
      </w:r>
    </w:p>
    <w:p w:rsidR="00AD3480" w:rsidRPr="008869FA" w:rsidRDefault="00AD3480" w:rsidP="008869FA">
      <w:pPr>
        <w:rPr>
          <w:rFonts w:ascii="Times New Roman" w:hAnsi="Times New Roman"/>
          <w:sz w:val="28"/>
          <w:szCs w:val="28"/>
        </w:rPr>
      </w:pPr>
      <w:r w:rsidRPr="008869FA">
        <w:rPr>
          <w:rFonts w:ascii="Times New Roman" w:hAnsi="Times New Roman"/>
          <w:sz w:val="28"/>
          <w:szCs w:val="28"/>
        </w:rPr>
        <w:t xml:space="preserve"> 4) освоение начальных форм познавательной и личностной рефлексии</w:t>
      </w:r>
    </w:p>
    <w:p w:rsidR="00AD3480" w:rsidRPr="008869FA" w:rsidRDefault="00AD3480" w:rsidP="008869FA">
      <w:pPr>
        <w:rPr>
          <w:rFonts w:ascii="Times New Roman" w:hAnsi="Times New Roman"/>
          <w:sz w:val="28"/>
          <w:szCs w:val="28"/>
        </w:rPr>
      </w:pPr>
      <w:r w:rsidRPr="008869FA">
        <w:rPr>
          <w:rFonts w:ascii="Times New Roman" w:hAnsi="Times New Roman"/>
          <w:sz w:val="28"/>
          <w:szCs w:val="28"/>
        </w:rPr>
        <w:t xml:space="preserve"> 5) овладение начальными сведениями о сущности и особенностях объектов, процессов и явлений действительности</w:t>
      </w:r>
    </w:p>
    <w:p w:rsidR="00AD3480" w:rsidRPr="00963792" w:rsidRDefault="00AD3480" w:rsidP="008869FA">
      <w:pPr>
        <w:rPr>
          <w:rFonts w:ascii="Times New Roman" w:hAnsi="Times New Roman"/>
          <w:b/>
          <w:bCs/>
          <w:sz w:val="28"/>
          <w:szCs w:val="28"/>
        </w:rPr>
      </w:pPr>
      <w:r w:rsidRPr="00963792">
        <w:rPr>
          <w:rFonts w:ascii="Times New Roman" w:hAnsi="Times New Roman"/>
          <w:b/>
          <w:bCs/>
          <w:sz w:val="28"/>
          <w:szCs w:val="28"/>
        </w:rPr>
        <w:t>Познавательные УУД:</w:t>
      </w:r>
    </w:p>
    <w:p w:rsidR="00AD3480" w:rsidRPr="008869FA" w:rsidRDefault="00AD3480" w:rsidP="008869FA">
      <w:pPr>
        <w:rPr>
          <w:rFonts w:ascii="Times New Roman" w:hAnsi="Times New Roman"/>
          <w:sz w:val="28"/>
          <w:szCs w:val="28"/>
        </w:rPr>
      </w:pPr>
      <w:r w:rsidRPr="008869FA">
        <w:rPr>
          <w:rFonts w:ascii="Times New Roman" w:hAnsi="Times New Roman"/>
          <w:sz w:val="28"/>
          <w:szCs w:val="28"/>
        </w:rPr>
        <w:t xml:space="preserve"> 1) осознание целостности окружающего мира, элементарных правил н</w:t>
      </w:r>
      <w:r>
        <w:rPr>
          <w:rFonts w:ascii="Times New Roman" w:hAnsi="Times New Roman"/>
          <w:sz w:val="28"/>
          <w:szCs w:val="28"/>
        </w:rPr>
        <w:t>равственного поведения в обществе</w:t>
      </w:r>
      <w:r w:rsidRPr="008869FA">
        <w:rPr>
          <w:rFonts w:ascii="Times New Roman" w:hAnsi="Times New Roman"/>
          <w:sz w:val="28"/>
          <w:szCs w:val="28"/>
        </w:rPr>
        <w:t>.</w:t>
      </w:r>
    </w:p>
    <w:p w:rsidR="00AD3480" w:rsidRPr="008869FA" w:rsidRDefault="00AD3480" w:rsidP="008869FA">
      <w:pPr>
        <w:rPr>
          <w:rFonts w:ascii="Times New Roman" w:hAnsi="Times New Roman"/>
          <w:sz w:val="28"/>
          <w:szCs w:val="28"/>
        </w:rPr>
      </w:pPr>
      <w:r w:rsidRPr="008869FA">
        <w:rPr>
          <w:rFonts w:ascii="Times New Roman" w:hAnsi="Times New Roman"/>
          <w:sz w:val="28"/>
          <w:szCs w:val="28"/>
        </w:rPr>
        <w:t xml:space="preserve"> 2) формирование умения адекватно, осознанно и произвольно строить речевое высказывание в устной речи</w:t>
      </w:r>
    </w:p>
    <w:p w:rsidR="00AD3480" w:rsidRPr="008869FA" w:rsidRDefault="00AD3480" w:rsidP="008869FA">
      <w:pPr>
        <w:rPr>
          <w:rFonts w:ascii="Times New Roman" w:hAnsi="Times New Roman"/>
          <w:sz w:val="28"/>
          <w:szCs w:val="28"/>
        </w:rPr>
      </w:pPr>
      <w:r w:rsidRPr="008869FA">
        <w:rPr>
          <w:rFonts w:ascii="Times New Roman" w:hAnsi="Times New Roman"/>
          <w:sz w:val="28"/>
          <w:szCs w:val="28"/>
        </w:rPr>
        <w:t xml:space="preserve"> 3) установление причинно- следственных связей, построение логической цепи рассуждений, доказательство</w:t>
      </w:r>
    </w:p>
    <w:p w:rsidR="00AD3480" w:rsidRPr="008869FA" w:rsidRDefault="00AD3480" w:rsidP="008869FA">
      <w:pPr>
        <w:rPr>
          <w:rFonts w:ascii="Times New Roman" w:hAnsi="Times New Roman"/>
          <w:sz w:val="28"/>
          <w:szCs w:val="28"/>
        </w:rPr>
      </w:pPr>
      <w:r w:rsidRPr="008869FA">
        <w:rPr>
          <w:rFonts w:ascii="Times New Roman" w:hAnsi="Times New Roman"/>
          <w:sz w:val="28"/>
          <w:szCs w:val="28"/>
        </w:rPr>
        <w:t>Коммуникативные УУД:</w:t>
      </w:r>
    </w:p>
    <w:p w:rsidR="00AD3480" w:rsidRPr="008869FA" w:rsidRDefault="00AD3480" w:rsidP="008869FA">
      <w:pPr>
        <w:rPr>
          <w:rFonts w:ascii="Times New Roman" w:hAnsi="Times New Roman"/>
          <w:sz w:val="28"/>
          <w:szCs w:val="28"/>
        </w:rPr>
      </w:pPr>
      <w:r w:rsidRPr="008869FA">
        <w:rPr>
          <w:rFonts w:ascii="Times New Roman" w:hAnsi="Times New Roman"/>
          <w:sz w:val="28"/>
          <w:szCs w:val="28"/>
        </w:rPr>
        <w:t xml:space="preserve"> 1) формирование умения строить речевое высказывание в соответствии с задачами коммуникации и составлять тексты в устной форме</w:t>
      </w:r>
    </w:p>
    <w:p w:rsidR="00AD3480" w:rsidRPr="008869FA" w:rsidRDefault="00AD3480" w:rsidP="008869FA">
      <w:pPr>
        <w:rPr>
          <w:rFonts w:ascii="Times New Roman" w:hAnsi="Times New Roman"/>
          <w:sz w:val="28"/>
          <w:szCs w:val="28"/>
        </w:rPr>
      </w:pPr>
      <w:r w:rsidRPr="008869FA">
        <w:rPr>
          <w:rFonts w:ascii="Times New Roman" w:hAnsi="Times New Roman"/>
          <w:sz w:val="28"/>
          <w:szCs w:val="28"/>
        </w:rPr>
        <w:t xml:space="preserve"> 2) формирование умения использовать речевые средства и средства для решения коммуникативных и познавательных задач</w:t>
      </w:r>
    </w:p>
    <w:p w:rsidR="00AD3480" w:rsidRPr="008869FA" w:rsidRDefault="00AD3480" w:rsidP="008869FA">
      <w:pPr>
        <w:rPr>
          <w:rFonts w:ascii="Times New Roman" w:hAnsi="Times New Roman"/>
          <w:sz w:val="28"/>
          <w:szCs w:val="28"/>
        </w:rPr>
      </w:pPr>
      <w:r w:rsidRPr="008869FA">
        <w:rPr>
          <w:rFonts w:ascii="Times New Roman" w:hAnsi="Times New Roman"/>
          <w:sz w:val="28"/>
          <w:szCs w:val="28"/>
        </w:rPr>
        <w:t xml:space="preserve"> 3) формирования умения слушать и вступать в диалог.</w:t>
      </w:r>
    </w:p>
    <w:p w:rsidR="00AD3480" w:rsidRPr="008869FA" w:rsidRDefault="00AD3480" w:rsidP="004B3110">
      <w:pPr>
        <w:spacing w:after="0"/>
        <w:rPr>
          <w:rFonts w:ascii="Times New Roman" w:hAnsi="Times New Roman"/>
          <w:sz w:val="28"/>
          <w:szCs w:val="28"/>
        </w:rPr>
      </w:pPr>
    </w:p>
    <w:p w:rsidR="00AD3480" w:rsidRPr="008869FA" w:rsidRDefault="00AD3480" w:rsidP="004B3110">
      <w:pPr>
        <w:spacing w:after="0"/>
        <w:rPr>
          <w:rFonts w:ascii="Times New Roman" w:hAnsi="Times New Roman"/>
          <w:sz w:val="28"/>
          <w:szCs w:val="28"/>
        </w:rPr>
      </w:pPr>
      <w:r w:rsidRPr="008869FA">
        <w:rPr>
          <w:rFonts w:ascii="Times New Roman" w:hAnsi="Times New Roman"/>
          <w:b/>
          <w:sz w:val="28"/>
          <w:szCs w:val="28"/>
        </w:rPr>
        <w:t>Цель:</w:t>
      </w:r>
      <w:r w:rsidRPr="008869FA">
        <w:rPr>
          <w:rFonts w:ascii="Times New Roman" w:hAnsi="Times New Roman"/>
          <w:sz w:val="28"/>
          <w:szCs w:val="28"/>
        </w:rPr>
        <w:t xml:space="preserve"> формировать установки на ведение здорового образа жизни.</w:t>
      </w:r>
    </w:p>
    <w:p w:rsidR="00AD3480" w:rsidRPr="004B3110" w:rsidRDefault="00AD3480" w:rsidP="004B3110">
      <w:pPr>
        <w:spacing w:after="0"/>
        <w:rPr>
          <w:rFonts w:ascii="Times New Roman" w:hAnsi="Times New Roman"/>
          <w:b/>
          <w:sz w:val="28"/>
          <w:szCs w:val="28"/>
        </w:rPr>
      </w:pPr>
      <w:r w:rsidRPr="004B3110">
        <w:rPr>
          <w:rFonts w:ascii="Times New Roman" w:hAnsi="Times New Roman"/>
          <w:b/>
          <w:sz w:val="28"/>
          <w:szCs w:val="28"/>
        </w:rPr>
        <w:t>Учебные задачи, направленные на достижение личностных результатов:</w:t>
      </w:r>
    </w:p>
    <w:p w:rsidR="00AD3480" w:rsidRPr="004B3110" w:rsidRDefault="00AD3480" w:rsidP="004B311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формировать мотивацию</w:t>
      </w:r>
      <w:r w:rsidRPr="004B3110">
        <w:rPr>
          <w:rFonts w:ascii="Times New Roman" w:hAnsi="Times New Roman"/>
          <w:sz w:val="28"/>
          <w:szCs w:val="28"/>
        </w:rPr>
        <w:t xml:space="preserve"> к обучению и целенаправленной познавательной  деятельности;</w:t>
      </w:r>
    </w:p>
    <w:p w:rsidR="00AD3480" w:rsidRPr="004B3110" w:rsidRDefault="00AD3480" w:rsidP="004B3110">
      <w:pPr>
        <w:spacing w:after="0"/>
        <w:rPr>
          <w:rFonts w:ascii="Times New Roman" w:hAnsi="Times New Roman"/>
          <w:sz w:val="28"/>
          <w:szCs w:val="28"/>
        </w:rPr>
      </w:pPr>
      <w:r w:rsidRPr="004B3110">
        <w:rPr>
          <w:rFonts w:ascii="Times New Roman" w:hAnsi="Times New Roman"/>
          <w:sz w:val="28"/>
          <w:szCs w:val="28"/>
        </w:rPr>
        <w:t>- форм</w:t>
      </w:r>
      <w:r>
        <w:rPr>
          <w:rFonts w:ascii="Times New Roman" w:hAnsi="Times New Roman"/>
          <w:sz w:val="28"/>
          <w:szCs w:val="28"/>
        </w:rPr>
        <w:t>ировать уважительное отношение</w:t>
      </w:r>
      <w:r w:rsidRPr="004B3110">
        <w:rPr>
          <w:rFonts w:ascii="Times New Roman" w:hAnsi="Times New Roman"/>
          <w:sz w:val="28"/>
          <w:szCs w:val="28"/>
        </w:rPr>
        <w:t xml:space="preserve"> к иному мнению, к иной точке зрения.</w:t>
      </w:r>
    </w:p>
    <w:p w:rsidR="00AD3480" w:rsidRPr="004B3110" w:rsidRDefault="00AD3480" w:rsidP="004B3110">
      <w:pPr>
        <w:spacing w:after="0"/>
        <w:rPr>
          <w:rFonts w:ascii="Times New Roman" w:hAnsi="Times New Roman"/>
          <w:b/>
          <w:sz w:val="28"/>
          <w:szCs w:val="28"/>
        </w:rPr>
      </w:pPr>
      <w:r w:rsidRPr="004B3110">
        <w:rPr>
          <w:rFonts w:ascii="Times New Roman" w:hAnsi="Times New Roman"/>
          <w:b/>
          <w:sz w:val="28"/>
          <w:szCs w:val="28"/>
        </w:rPr>
        <w:t>Учебные задачи, направленные на достижение метапредметных  результатов обучения:</w:t>
      </w:r>
    </w:p>
    <w:p w:rsidR="00AD3480" w:rsidRPr="004B3110" w:rsidRDefault="00AD3480" w:rsidP="004B3110">
      <w:pPr>
        <w:spacing w:after="0"/>
        <w:rPr>
          <w:rFonts w:ascii="Times New Roman" w:hAnsi="Times New Roman"/>
          <w:b/>
          <w:sz w:val="28"/>
          <w:szCs w:val="28"/>
        </w:rPr>
      </w:pPr>
      <w:r w:rsidRPr="004B3110">
        <w:rPr>
          <w:rFonts w:ascii="Times New Roman" w:hAnsi="Times New Roman"/>
          <w:b/>
          <w:sz w:val="28"/>
          <w:szCs w:val="28"/>
        </w:rPr>
        <w:t>Познавательные:</w:t>
      </w:r>
    </w:p>
    <w:p w:rsidR="00AD3480" w:rsidRPr="004B3110" w:rsidRDefault="00AD3480" w:rsidP="004B311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формировать умение</w:t>
      </w:r>
      <w:r w:rsidRPr="004B3110">
        <w:rPr>
          <w:rFonts w:ascii="Times New Roman" w:hAnsi="Times New Roman"/>
          <w:sz w:val="28"/>
          <w:szCs w:val="28"/>
        </w:rPr>
        <w:t xml:space="preserve"> извле</w:t>
      </w:r>
      <w:r>
        <w:rPr>
          <w:rFonts w:ascii="Times New Roman" w:hAnsi="Times New Roman"/>
          <w:sz w:val="28"/>
          <w:szCs w:val="28"/>
        </w:rPr>
        <w:t>кать информацию из всех источников</w:t>
      </w:r>
      <w:r w:rsidRPr="004B3110">
        <w:rPr>
          <w:rFonts w:ascii="Times New Roman" w:hAnsi="Times New Roman"/>
          <w:sz w:val="28"/>
          <w:szCs w:val="28"/>
        </w:rPr>
        <w:t>;</w:t>
      </w:r>
    </w:p>
    <w:p w:rsidR="00AD3480" w:rsidRPr="004B3110" w:rsidRDefault="00AD3480" w:rsidP="004B3110">
      <w:pPr>
        <w:spacing w:after="0"/>
        <w:rPr>
          <w:rFonts w:ascii="Times New Roman" w:hAnsi="Times New Roman"/>
          <w:sz w:val="28"/>
          <w:szCs w:val="28"/>
        </w:rPr>
      </w:pPr>
      <w:r w:rsidRPr="004B3110">
        <w:rPr>
          <w:rFonts w:ascii="Times New Roman" w:hAnsi="Times New Roman"/>
          <w:sz w:val="28"/>
          <w:szCs w:val="28"/>
        </w:rPr>
        <w:t>- выявлять сущность, особенности объектов;</w:t>
      </w:r>
    </w:p>
    <w:p w:rsidR="00AD3480" w:rsidRPr="004B3110" w:rsidRDefault="00AD3480" w:rsidP="004B3110">
      <w:pPr>
        <w:spacing w:after="0"/>
        <w:rPr>
          <w:rFonts w:ascii="Times New Roman" w:hAnsi="Times New Roman"/>
          <w:sz w:val="28"/>
          <w:szCs w:val="28"/>
        </w:rPr>
      </w:pPr>
      <w:r w:rsidRPr="004B3110">
        <w:rPr>
          <w:rFonts w:ascii="Times New Roman" w:hAnsi="Times New Roman"/>
          <w:sz w:val="28"/>
          <w:szCs w:val="28"/>
        </w:rPr>
        <w:t>- обобщать и классифицировать по признакам.</w:t>
      </w:r>
    </w:p>
    <w:p w:rsidR="00AD3480" w:rsidRPr="004B3110" w:rsidRDefault="00AD3480" w:rsidP="004B3110">
      <w:pPr>
        <w:spacing w:after="0"/>
        <w:rPr>
          <w:rFonts w:ascii="Times New Roman" w:hAnsi="Times New Roman"/>
          <w:b/>
          <w:sz w:val="28"/>
          <w:szCs w:val="28"/>
        </w:rPr>
      </w:pPr>
      <w:r w:rsidRPr="004B3110">
        <w:rPr>
          <w:rFonts w:ascii="Times New Roman" w:hAnsi="Times New Roman"/>
          <w:b/>
          <w:sz w:val="28"/>
          <w:szCs w:val="28"/>
        </w:rPr>
        <w:t xml:space="preserve"> Регулятивные:</w:t>
      </w:r>
    </w:p>
    <w:p w:rsidR="00AD3480" w:rsidRPr="004B3110" w:rsidRDefault="00AD3480" w:rsidP="004B3110">
      <w:pPr>
        <w:spacing w:after="0"/>
        <w:rPr>
          <w:rFonts w:ascii="Times New Roman" w:hAnsi="Times New Roman"/>
          <w:sz w:val="28"/>
          <w:szCs w:val="28"/>
        </w:rPr>
      </w:pPr>
      <w:r w:rsidRPr="004B3110">
        <w:rPr>
          <w:rFonts w:ascii="Times New Roman" w:hAnsi="Times New Roman"/>
          <w:sz w:val="28"/>
          <w:szCs w:val="28"/>
        </w:rPr>
        <w:t xml:space="preserve">- формировать  умения прогнозировать  предстоящую работу (составлять план); </w:t>
      </w:r>
    </w:p>
    <w:p w:rsidR="00AD3480" w:rsidRPr="004B3110" w:rsidRDefault="00AD3480" w:rsidP="004B3110">
      <w:pPr>
        <w:spacing w:after="0"/>
        <w:rPr>
          <w:rFonts w:ascii="Times New Roman" w:hAnsi="Times New Roman"/>
          <w:sz w:val="28"/>
          <w:szCs w:val="28"/>
        </w:rPr>
      </w:pPr>
      <w:r w:rsidRPr="004B3110">
        <w:rPr>
          <w:rFonts w:ascii="Times New Roman" w:hAnsi="Times New Roman"/>
          <w:sz w:val="28"/>
          <w:szCs w:val="28"/>
        </w:rPr>
        <w:t xml:space="preserve">- развивать умение высказывать своё предположение на </w:t>
      </w:r>
      <w:r>
        <w:rPr>
          <w:rFonts w:ascii="Times New Roman" w:hAnsi="Times New Roman"/>
          <w:sz w:val="28"/>
          <w:szCs w:val="28"/>
        </w:rPr>
        <w:t>основе работы с материалом занятия</w:t>
      </w:r>
      <w:r w:rsidRPr="004B3110">
        <w:rPr>
          <w:rFonts w:ascii="Times New Roman" w:hAnsi="Times New Roman"/>
          <w:sz w:val="28"/>
          <w:szCs w:val="28"/>
        </w:rPr>
        <w:t>;</w:t>
      </w:r>
    </w:p>
    <w:p w:rsidR="00AD3480" w:rsidRPr="004B3110" w:rsidRDefault="00AD3480" w:rsidP="004B3110">
      <w:pPr>
        <w:spacing w:after="0"/>
        <w:rPr>
          <w:rFonts w:ascii="Times New Roman" w:hAnsi="Times New Roman"/>
          <w:sz w:val="28"/>
          <w:szCs w:val="28"/>
        </w:rPr>
      </w:pPr>
      <w:r w:rsidRPr="004B3110">
        <w:rPr>
          <w:rFonts w:ascii="Times New Roman" w:hAnsi="Times New Roman"/>
          <w:sz w:val="28"/>
          <w:szCs w:val="28"/>
        </w:rPr>
        <w:t>- формировать умение осуществлять познавательную и коммуникативную рефлексию.</w:t>
      </w:r>
    </w:p>
    <w:p w:rsidR="00AD3480" w:rsidRPr="004B3110" w:rsidRDefault="00AD3480" w:rsidP="004B3110">
      <w:pPr>
        <w:spacing w:after="0"/>
        <w:rPr>
          <w:rFonts w:ascii="Times New Roman" w:hAnsi="Times New Roman"/>
          <w:b/>
          <w:sz w:val="28"/>
          <w:szCs w:val="28"/>
        </w:rPr>
      </w:pPr>
      <w:r w:rsidRPr="004B3110">
        <w:rPr>
          <w:rFonts w:ascii="Times New Roman" w:hAnsi="Times New Roman"/>
          <w:b/>
          <w:sz w:val="28"/>
          <w:szCs w:val="28"/>
        </w:rPr>
        <w:t>Коммуникативные:</w:t>
      </w:r>
    </w:p>
    <w:p w:rsidR="00AD3480" w:rsidRPr="004B3110" w:rsidRDefault="00AD3480" w:rsidP="004B3110">
      <w:pPr>
        <w:spacing w:after="0"/>
        <w:rPr>
          <w:rFonts w:ascii="Times New Roman" w:hAnsi="Times New Roman"/>
          <w:sz w:val="28"/>
          <w:szCs w:val="28"/>
        </w:rPr>
      </w:pPr>
      <w:r w:rsidRPr="004B3110">
        <w:rPr>
          <w:rFonts w:ascii="Times New Roman" w:hAnsi="Times New Roman"/>
          <w:sz w:val="28"/>
          <w:szCs w:val="28"/>
        </w:rPr>
        <w:t>- развивать умение слушать и понимать других;</w:t>
      </w:r>
    </w:p>
    <w:p w:rsidR="00AD3480" w:rsidRPr="004B3110" w:rsidRDefault="00AD3480" w:rsidP="004B3110">
      <w:pPr>
        <w:spacing w:after="0"/>
        <w:rPr>
          <w:rFonts w:ascii="Times New Roman" w:hAnsi="Times New Roman"/>
          <w:sz w:val="28"/>
          <w:szCs w:val="28"/>
        </w:rPr>
      </w:pPr>
      <w:r w:rsidRPr="004B3110">
        <w:rPr>
          <w:rFonts w:ascii="Times New Roman" w:hAnsi="Times New Roman"/>
          <w:sz w:val="28"/>
          <w:szCs w:val="28"/>
        </w:rPr>
        <w:t>- оформлять свои мысли в устной форме.</w:t>
      </w:r>
    </w:p>
    <w:p w:rsidR="00AD3480" w:rsidRDefault="00AD3480" w:rsidP="004B3110">
      <w:pPr>
        <w:spacing w:after="0"/>
        <w:rPr>
          <w:rFonts w:ascii="Times New Roman" w:hAnsi="Times New Roman"/>
          <w:b/>
          <w:sz w:val="28"/>
          <w:szCs w:val="28"/>
        </w:rPr>
      </w:pPr>
      <w:r w:rsidRPr="004B3110">
        <w:rPr>
          <w:rFonts w:ascii="Times New Roman" w:hAnsi="Times New Roman"/>
          <w:b/>
          <w:sz w:val="28"/>
          <w:szCs w:val="28"/>
        </w:rPr>
        <w:t>Учебные задачи, направленные на достижение предметных результатов обучения:</w:t>
      </w:r>
    </w:p>
    <w:p w:rsidR="00AD3480" w:rsidRPr="00607381" w:rsidRDefault="00AD3480" w:rsidP="004B3110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-формировать навыки </w:t>
      </w:r>
      <w:r w:rsidRPr="00602FCB">
        <w:rPr>
          <w:rFonts w:ascii="Times New Roman" w:hAnsi="Times New Roman"/>
          <w:sz w:val="28"/>
          <w:szCs w:val="28"/>
        </w:rPr>
        <w:t>культурного поведения</w:t>
      </w:r>
      <w:r>
        <w:rPr>
          <w:rFonts w:ascii="Times New Roman" w:hAnsi="Times New Roman"/>
          <w:sz w:val="28"/>
          <w:szCs w:val="28"/>
        </w:rPr>
        <w:t>,</w:t>
      </w:r>
      <w:r w:rsidRPr="00607381">
        <w:rPr>
          <w:rFonts w:ascii="Times New Roman" w:hAnsi="Times New Roman"/>
          <w:sz w:val="28"/>
          <w:szCs w:val="28"/>
        </w:rPr>
        <w:t xml:space="preserve"> коммуникативные навыки, такие как, умение сотрудничать, нести ответственность за принятые решения; </w:t>
      </w:r>
    </w:p>
    <w:p w:rsidR="00AD3480" w:rsidRPr="00607381" w:rsidRDefault="00AD3480" w:rsidP="004B3110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07381">
        <w:rPr>
          <w:rFonts w:ascii="Times New Roman" w:hAnsi="Times New Roman"/>
          <w:sz w:val="28"/>
          <w:szCs w:val="28"/>
        </w:rPr>
        <w:t>развивать навыки самооценки и самоконтроля в</w:t>
      </w:r>
      <w:r>
        <w:rPr>
          <w:rFonts w:ascii="Times New Roman" w:hAnsi="Times New Roman"/>
          <w:sz w:val="28"/>
          <w:szCs w:val="28"/>
        </w:rPr>
        <w:t xml:space="preserve"> отношении собственного поведения</w:t>
      </w:r>
      <w:r w:rsidRPr="00607381">
        <w:rPr>
          <w:rFonts w:ascii="Times New Roman" w:hAnsi="Times New Roman"/>
          <w:sz w:val="28"/>
          <w:szCs w:val="28"/>
        </w:rPr>
        <w:t xml:space="preserve">; </w:t>
      </w:r>
    </w:p>
    <w:p w:rsidR="00AD3480" w:rsidRPr="004B3110" w:rsidRDefault="00AD3480" w:rsidP="004B3110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>.</w:t>
      </w:r>
    </w:p>
    <w:p w:rsidR="00AD3480" w:rsidRPr="00681D0A" w:rsidRDefault="00AD3480" w:rsidP="004B3110">
      <w:pPr>
        <w:spacing w:after="0"/>
        <w:rPr>
          <w:rFonts w:ascii="Times New Roman" w:hAnsi="Times New Roman"/>
          <w:sz w:val="28"/>
          <w:szCs w:val="28"/>
        </w:rPr>
      </w:pPr>
      <w:r w:rsidRPr="004B3110">
        <w:rPr>
          <w:rFonts w:ascii="Times New Roman" w:hAnsi="Times New Roman"/>
          <w:b/>
          <w:sz w:val="28"/>
          <w:szCs w:val="28"/>
        </w:rPr>
        <w:t>Планируемый результат:</w:t>
      </w:r>
      <w:r>
        <w:rPr>
          <w:rFonts w:ascii="Times New Roman" w:hAnsi="Times New Roman"/>
          <w:sz w:val="28"/>
          <w:szCs w:val="28"/>
        </w:rPr>
        <w:t xml:space="preserve"> формировать навыки ведения здорового образа жизни</w:t>
      </w:r>
      <w:r w:rsidRPr="00681D0A">
        <w:rPr>
          <w:rFonts w:ascii="Times New Roman" w:hAnsi="Times New Roman"/>
          <w:sz w:val="28"/>
          <w:szCs w:val="28"/>
        </w:rPr>
        <w:t>.</w:t>
      </w:r>
    </w:p>
    <w:p w:rsidR="00AD3480" w:rsidRPr="004B3110" w:rsidRDefault="00AD3480" w:rsidP="004B3110">
      <w:pPr>
        <w:spacing w:after="0"/>
        <w:rPr>
          <w:rFonts w:ascii="Times New Roman" w:hAnsi="Times New Roman"/>
          <w:sz w:val="28"/>
          <w:szCs w:val="28"/>
        </w:rPr>
      </w:pPr>
      <w:r w:rsidRPr="004B3110">
        <w:rPr>
          <w:rFonts w:ascii="Times New Roman" w:hAnsi="Times New Roman"/>
          <w:b/>
          <w:sz w:val="28"/>
          <w:szCs w:val="28"/>
        </w:rPr>
        <w:t xml:space="preserve"> Межпредметные связи:</w:t>
      </w:r>
      <w:r w:rsidRPr="004B3110">
        <w:rPr>
          <w:rFonts w:ascii="Times New Roman" w:hAnsi="Times New Roman"/>
          <w:sz w:val="28"/>
          <w:szCs w:val="28"/>
        </w:rPr>
        <w:t xml:space="preserve"> литературное чтение, окружающий мир.</w:t>
      </w:r>
    </w:p>
    <w:p w:rsidR="00AD3480" w:rsidRPr="004B3110" w:rsidRDefault="00AD3480" w:rsidP="004B3110">
      <w:pPr>
        <w:spacing w:after="0"/>
        <w:rPr>
          <w:rFonts w:ascii="Times New Roman" w:hAnsi="Times New Roman"/>
          <w:b/>
          <w:sz w:val="28"/>
          <w:szCs w:val="28"/>
        </w:rPr>
      </w:pPr>
      <w:r w:rsidRPr="004B3110">
        <w:rPr>
          <w:rFonts w:ascii="Times New Roman" w:hAnsi="Times New Roman"/>
          <w:b/>
          <w:sz w:val="28"/>
          <w:szCs w:val="28"/>
        </w:rPr>
        <w:t>Ресурсы:</w:t>
      </w:r>
    </w:p>
    <w:p w:rsidR="00AD3480" w:rsidRPr="004B3110" w:rsidRDefault="00AD3480" w:rsidP="004B3110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 w:rsidRPr="004B3110">
        <w:rPr>
          <w:rFonts w:ascii="Times New Roman" w:hAnsi="Times New Roman"/>
          <w:sz w:val="28"/>
          <w:szCs w:val="28"/>
        </w:rPr>
        <w:t>основ</w:t>
      </w:r>
      <w:r>
        <w:rPr>
          <w:rFonts w:ascii="Times New Roman" w:hAnsi="Times New Roman"/>
          <w:sz w:val="28"/>
          <w:szCs w:val="28"/>
        </w:rPr>
        <w:t>ные: разрезные карточки со словами, набор цифр, карточки- раскраски</w:t>
      </w:r>
      <w:r w:rsidRPr="004B3110">
        <w:rPr>
          <w:rFonts w:ascii="Times New Roman" w:hAnsi="Times New Roman"/>
          <w:sz w:val="28"/>
          <w:szCs w:val="28"/>
        </w:rPr>
        <w:t>;</w:t>
      </w:r>
    </w:p>
    <w:p w:rsidR="00AD3480" w:rsidRPr="004B3110" w:rsidRDefault="00AD3480" w:rsidP="004B3110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 w:rsidRPr="004B3110">
        <w:rPr>
          <w:rFonts w:ascii="Times New Roman" w:hAnsi="Times New Roman"/>
          <w:sz w:val="28"/>
          <w:szCs w:val="28"/>
        </w:rPr>
        <w:t>дополнительные: ПК</w:t>
      </w:r>
      <w:r>
        <w:rPr>
          <w:rFonts w:ascii="Times New Roman" w:hAnsi="Times New Roman"/>
          <w:sz w:val="28"/>
          <w:szCs w:val="28"/>
        </w:rPr>
        <w:t xml:space="preserve"> учителя, мультимедийное оборудование.</w:t>
      </w:r>
    </w:p>
    <w:p w:rsidR="00AD3480" w:rsidRPr="004B3110" w:rsidRDefault="00AD3480" w:rsidP="004B3110">
      <w:pPr>
        <w:spacing w:after="0"/>
        <w:rPr>
          <w:rFonts w:ascii="Times New Roman" w:hAnsi="Times New Roman"/>
          <w:sz w:val="28"/>
          <w:szCs w:val="28"/>
        </w:rPr>
      </w:pPr>
      <w:r w:rsidRPr="004B3110">
        <w:rPr>
          <w:rFonts w:ascii="Times New Roman" w:hAnsi="Times New Roman"/>
          <w:b/>
          <w:sz w:val="28"/>
          <w:szCs w:val="28"/>
        </w:rPr>
        <w:t>Организация учебного пространства:</w:t>
      </w:r>
      <w:r w:rsidRPr="004B3110">
        <w:rPr>
          <w:rFonts w:ascii="Times New Roman" w:hAnsi="Times New Roman"/>
          <w:sz w:val="28"/>
          <w:szCs w:val="28"/>
        </w:rPr>
        <w:t xml:space="preserve"> работа с классом, в группах, индивидуальная.</w:t>
      </w:r>
    </w:p>
    <w:p w:rsidR="00AD3480" w:rsidRPr="004B3110" w:rsidRDefault="00AD3480" w:rsidP="004B3110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54"/>
        <w:gridCol w:w="2752"/>
        <w:gridCol w:w="2469"/>
        <w:gridCol w:w="4677"/>
        <w:gridCol w:w="2534"/>
      </w:tblGrid>
      <w:tr w:rsidR="00AD3480" w:rsidRPr="004B6436" w:rsidTr="004B6436">
        <w:tc>
          <w:tcPr>
            <w:tcW w:w="2354" w:type="dxa"/>
            <w:vAlign w:val="center"/>
          </w:tcPr>
          <w:p w:rsidR="00AD3480" w:rsidRPr="004B6436" w:rsidRDefault="00AD3480" w:rsidP="004B64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B6436">
              <w:rPr>
                <w:rFonts w:ascii="Times New Roman" w:hAnsi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2752" w:type="dxa"/>
            <w:vAlign w:val="center"/>
          </w:tcPr>
          <w:p w:rsidR="00AD3480" w:rsidRPr="004B6436" w:rsidRDefault="00AD3480" w:rsidP="004B64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B6436">
              <w:rPr>
                <w:rFonts w:ascii="Times New Roman" w:hAnsi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2469" w:type="dxa"/>
            <w:vAlign w:val="center"/>
          </w:tcPr>
          <w:p w:rsidR="00AD3480" w:rsidRPr="004B6436" w:rsidRDefault="00AD3480" w:rsidP="004B64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B6436">
              <w:rPr>
                <w:rFonts w:ascii="Times New Roman" w:hAnsi="Times New Roman"/>
                <w:b/>
                <w:sz w:val="28"/>
                <w:szCs w:val="28"/>
              </w:rPr>
              <w:t>Деятельность ученика</w:t>
            </w:r>
          </w:p>
        </w:tc>
        <w:tc>
          <w:tcPr>
            <w:tcW w:w="4677" w:type="dxa"/>
            <w:vAlign w:val="center"/>
          </w:tcPr>
          <w:p w:rsidR="00AD3480" w:rsidRPr="004B6436" w:rsidRDefault="00AD3480" w:rsidP="004B64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B6436">
              <w:rPr>
                <w:rFonts w:ascii="Times New Roman" w:hAnsi="Times New Roman"/>
                <w:b/>
                <w:sz w:val="28"/>
                <w:szCs w:val="28"/>
              </w:rPr>
              <w:t>Обучающие и развивающие задания каждого этапа</w:t>
            </w:r>
          </w:p>
        </w:tc>
        <w:tc>
          <w:tcPr>
            <w:tcW w:w="2534" w:type="dxa"/>
            <w:vAlign w:val="center"/>
          </w:tcPr>
          <w:p w:rsidR="00AD3480" w:rsidRPr="004B6436" w:rsidRDefault="00AD3480" w:rsidP="004B64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B6436">
              <w:rPr>
                <w:rFonts w:ascii="Times New Roman" w:hAnsi="Times New Roman"/>
                <w:b/>
                <w:sz w:val="28"/>
                <w:szCs w:val="28"/>
              </w:rPr>
              <w:t>УУД</w:t>
            </w:r>
          </w:p>
        </w:tc>
      </w:tr>
      <w:tr w:rsidR="00AD3480" w:rsidRPr="004B6436" w:rsidTr="004B6436">
        <w:tc>
          <w:tcPr>
            <w:tcW w:w="2354" w:type="dxa"/>
          </w:tcPr>
          <w:p w:rsidR="00AD3480" w:rsidRPr="004B6436" w:rsidRDefault="00AD3480" w:rsidP="004B64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>1. Орг. момент. Самоопределение к деятельности.</w:t>
            </w:r>
          </w:p>
        </w:tc>
        <w:tc>
          <w:tcPr>
            <w:tcW w:w="2752" w:type="dxa"/>
          </w:tcPr>
          <w:p w:rsidR="00AD3480" w:rsidRPr="004B6436" w:rsidRDefault="00AD3480" w:rsidP="004B64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>Приветствует обучающихся, создаёт эмоциональный настрой на урок.</w:t>
            </w:r>
          </w:p>
          <w:p w:rsidR="00AD3480" w:rsidRPr="004B6436" w:rsidRDefault="00AD3480" w:rsidP="004B64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9" w:type="dxa"/>
          </w:tcPr>
          <w:p w:rsidR="00AD3480" w:rsidRPr="004B6436" w:rsidRDefault="00AD3480" w:rsidP="004B64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>Приветствуют учителя, настраиваются  на урок.</w:t>
            </w:r>
          </w:p>
          <w:p w:rsidR="00AD3480" w:rsidRPr="004B6436" w:rsidRDefault="00AD3480" w:rsidP="004B64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AD3480" w:rsidRPr="008E7872" w:rsidRDefault="00AD3480" w:rsidP="004B6436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Задача учителя</w:t>
            </w:r>
            <w:r w:rsidRPr="004B6436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4B6436">
              <w:rPr>
                <w:rFonts w:ascii="Times New Roman" w:hAnsi="Times New Roman"/>
                <w:sz w:val="28"/>
                <w:szCs w:val="28"/>
              </w:rPr>
              <w:t xml:space="preserve">включить учащихся в деятельность на личностно-значимом уровне: </w:t>
            </w:r>
            <w:r w:rsidRPr="004B6436">
              <w:rPr>
                <w:rFonts w:ascii="Times New Roman" w:hAnsi="Times New Roman"/>
                <w:iCs/>
                <w:sz w:val="28"/>
                <w:szCs w:val="28"/>
              </w:rPr>
              <w:t xml:space="preserve">«Хочу, потому что могу», </w:t>
            </w:r>
            <w:r w:rsidRPr="004B6436">
              <w:rPr>
                <w:rFonts w:ascii="Times New Roman" w:hAnsi="Times New Roman"/>
                <w:sz w:val="28"/>
                <w:szCs w:val="28"/>
              </w:rPr>
              <w:t>вызвать положительную эмоциональную направленность; повышать уровень учебной мотивации.</w:t>
            </w:r>
          </w:p>
          <w:p w:rsidR="00AD3480" w:rsidRPr="008E7872" w:rsidRDefault="00AD3480" w:rsidP="008E7872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7872">
              <w:rPr>
                <w:rFonts w:ascii="Times New Roman" w:hAnsi="Times New Roman"/>
                <w:b/>
                <w:bCs/>
                <w:sz w:val="24"/>
                <w:szCs w:val="24"/>
              </w:rPr>
              <w:t>Если хмуримся с утра,</w:t>
            </w:r>
          </w:p>
          <w:p w:rsidR="00AD3480" w:rsidRPr="008E7872" w:rsidRDefault="00AD3480" w:rsidP="008E7872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7872">
              <w:rPr>
                <w:rFonts w:ascii="Times New Roman" w:hAnsi="Times New Roman"/>
                <w:b/>
                <w:bCs/>
                <w:sz w:val="24"/>
                <w:szCs w:val="24"/>
              </w:rPr>
              <w:t>Нам поможет доброта</w:t>
            </w:r>
          </w:p>
          <w:p w:rsidR="00AD3480" w:rsidRPr="008E7872" w:rsidRDefault="00AD3480" w:rsidP="008E7872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7872">
              <w:rPr>
                <w:rFonts w:ascii="Times New Roman" w:hAnsi="Times New Roman"/>
                <w:b/>
                <w:bCs/>
                <w:sz w:val="24"/>
                <w:szCs w:val="24"/>
              </w:rPr>
              <w:t>Ну-ка, дети, соберитесь</w:t>
            </w:r>
          </w:p>
          <w:p w:rsidR="00AD3480" w:rsidRPr="008E7872" w:rsidRDefault="00AD3480" w:rsidP="008E7872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7872">
              <w:rPr>
                <w:rFonts w:ascii="Times New Roman" w:hAnsi="Times New Roman"/>
                <w:b/>
                <w:bCs/>
                <w:sz w:val="24"/>
                <w:szCs w:val="24"/>
              </w:rPr>
              <w:t>И друг другу улыбнитесь</w:t>
            </w:r>
          </w:p>
          <w:p w:rsidR="00AD3480" w:rsidRPr="008E7872" w:rsidRDefault="00AD3480" w:rsidP="008E78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7872">
              <w:rPr>
                <w:rFonts w:ascii="Times New Roman" w:hAnsi="Times New Roman"/>
                <w:sz w:val="28"/>
                <w:szCs w:val="28"/>
              </w:rPr>
              <w:t xml:space="preserve">-Улыбнулись? Как приятно смотреть на человека, который улыбается приветливой улыбкой! Мы все улыбнулись, и жизнь, пусть на малую капельку, стала радостнее и добрее.  </w:t>
            </w:r>
          </w:p>
          <w:p w:rsidR="00AD3480" w:rsidRPr="008E7872" w:rsidRDefault="00AD3480" w:rsidP="004B6436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4" w:type="dxa"/>
          </w:tcPr>
          <w:p w:rsidR="00AD3480" w:rsidRPr="004B6436" w:rsidRDefault="00AD3480" w:rsidP="004B64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>Коммуникативные, личностные.</w:t>
            </w:r>
          </w:p>
        </w:tc>
      </w:tr>
      <w:tr w:rsidR="00AD3480" w:rsidRPr="004B6436" w:rsidTr="004B6436">
        <w:tc>
          <w:tcPr>
            <w:tcW w:w="2354" w:type="dxa"/>
          </w:tcPr>
          <w:p w:rsidR="00AD3480" w:rsidRPr="004B6436" w:rsidRDefault="00AD3480" w:rsidP="004B64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>2. Создание проблемной ситуации.</w:t>
            </w:r>
          </w:p>
        </w:tc>
        <w:tc>
          <w:tcPr>
            <w:tcW w:w="2752" w:type="dxa"/>
          </w:tcPr>
          <w:p w:rsidR="00AD3480" w:rsidRPr="004B6436" w:rsidRDefault="00AD3480" w:rsidP="004B64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>На основе</w:t>
            </w:r>
          </w:p>
          <w:p w:rsidR="00AD3480" w:rsidRPr="004B6436" w:rsidRDefault="00AD3480" w:rsidP="004B64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>соотнесения</w:t>
            </w:r>
          </w:p>
          <w:p w:rsidR="00AD3480" w:rsidRPr="004B6436" w:rsidRDefault="00AD3480" w:rsidP="004B6436">
            <w:pPr>
              <w:tabs>
                <w:tab w:val="left" w:pos="26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 xml:space="preserve">полученных знаний и поставленной проблемой, подвести к её решению. </w:t>
            </w:r>
          </w:p>
          <w:p w:rsidR="00AD3480" w:rsidRPr="004B6436" w:rsidRDefault="00AD3480" w:rsidP="004B6436">
            <w:pPr>
              <w:tabs>
                <w:tab w:val="left" w:pos="26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>Рассказывает сказочную историю.</w:t>
            </w:r>
          </w:p>
          <w:p w:rsidR="00AD3480" w:rsidRPr="004B6436" w:rsidRDefault="00AD3480" w:rsidP="004B6436">
            <w:pPr>
              <w:tabs>
                <w:tab w:val="left" w:pos="26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D3480" w:rsidRPr="004B6436" w:rsidRDefault="00AD3480" w:rsidP="004B64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9" w:type="dxa"/>
          </w:tcPr>
          <w:p w:rsidR="00AD3480" w:rsidRPr="004B6436" w:rsidRDefault="00AD3480" w:rsidP="004B64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>Вступают в диалог с учителем. Вспоминают пройденный материал, отвечают на вопросы учителя.</w:t>
            </w:r>
          </w:p>
          <w:p w:rsidR="00AD3480" w:rsidRPr="004B6436" w:rsidRDefault="00AD3480" w:rsidP="004B64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D3480" w:rsidRPr="004B6436" w:rsidRDefault="00AD3480" w:rsidP="004B64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AD3480" w:rsidRPr="004B6436" w:rsidRDefault="00AD3480" w:rsidP="004B6436">
            <w:pPr>
              <w:spacing w:after="0" w:line="240" w:lineRule="auto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4B6436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Задача учителя</w:t>
            </w:r>
            <w:r w:rsidRPr="004B6436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4B6436">
              <w:rPr>
                <w:rFonts w:ascii="Times New Roman" w:hAnsi="Times New Roman"/>
                <w:sz w:val="28"/>
                <w:szCs w:val="28"/>
              </w:rPr>
              <w:t>создать условия для решения проблемной задачи, используя работу в группах.</w:t>
            </w:r>
          </w:p>
          <w:p w:rsidR="00AD3480" w:rsidRPr="004B6436" w:rsidRDefault="00AD3480" w:rsidP="00602FCB">
            <w:pPr>
              <w:spacing w:after="0" w:line="240" w:lineRule="auto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Ребята, сегодня мы с вами отправимся в путешествие в одну из красивейших стран мира. Какую, вы узнаете, если разгадаете ребус.</w:t>
            </w:r>
            <w:r w:rsidRPr="004B6436">
              <w:rPr>
                <w:rFonts w:ascii="Times New Roman" w:hAnsi="Times New Roman"/>
                <w:b/>
                <w:sz w:val="28"/>
                <w:szCs w:val="28"/>
              </w:rPr>
              <w:t xml:space="preserve"> Слайд №1</w:t>
            </w:r>
          </w:p>
          <w:p w:rsidR="00AD3480" w:rsidRDefault="00AD3480" w:rsidP="004B6436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  <w:p w:rsidR="00AD3480" w:rsidRPr="004B6436" w:rsidRDefault="00AD3480" w:rsidP="004B6436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>-Ребята, как вы дума</w:t>
            </w:r>
            <w:r>
              <w:rPr>
                <w:rFonts w:ascii="Times New Roman" w:hAnsi="Times New Roman"/>
                <w:sz w:val="28"/>
                <w:szCs w:val="28"/>
              </w:rPr>
              <w:t>ете, что нужно знать каждому, кто отправляется в путешествие</w:t>
            </w:r>
            <w:r w:rsidRPr="004B6436">
              <w:rPr>
                <w:rFonts w:ascii="Times New Roman" w:hAnsi="Times New Roman"/>
                <w:sz w:val="28"/>
                <w:szCs w:val="28"/>
              </w:rPr>
              <w:t>?</w:t>
            </w:r>
          </w:p>
          <w:p w:rsidR="00AD3480" w:rsidRPr="004B6436" w:rsidRDefault="00AD3480" w:rsidP="004B6436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>( Дети предлагают свои вариан</w:t>
            </w:r>
            <w:r>
              <w:rPr>
                <w:rFonts w:ascii="Times New Roman" w:hAnsi="Times New Roman"/>
                <w:sz w:val="28"/>
                <w:szCs w:val="28"/>
              </w:rPr>
              <w:t>ты: знать язык, обычаи страны</w:t>
            </w:r>
            <w:r w:rsidRPr="004B6436">
              <w:rPr>
                <w:rFonts w:ascii="Times New Roman" w:hAnsi="Times New Roman"/>
                <w:sz w:val="28"/>
                <w:szCs w:val="28"/>
              </w:rPr>
              <w:t xml:space="preserve"> и т.д.)</w:t>
            </w:r>
          </w:p>
          <w:p w:rsidR="00AD3480" w:rsidRPr="004B6436" w:rsidRDefault="00AD3480" w:rsidP="00602FCB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-А что ещё</w:t>
            </w:r>
            <w:r w:rsidRPr="004B6436">
              <w:rPr>
                <w:rFonts w:ascii="Times New Roman" w:hAnsi="Times New Roman"/>
                <w:sz w:val="28"/>
                <w:szCs w:val="28"/>
              </w:rPr>
              <w:t xml:space="preserve">? </w:t>
            </w:r>
            <w:r>
              <w:rPr>
                <w:rFonts w:ascii="Times New Roman" w:hAnsi="Times New Roman"/>
                <w:sz w:val="28"/>
                <w:szCs w:val="28"/>
              </w:rPr>
              <w:t>(нужно уметь культурно себя вести)</w:t>
            </w:r>
            <w:r w:rsidRPr="004B643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D3480" w:rsidRPr="004B6436" w:rsidRDefault="00AD3480" w:rsidP="004B6436">
            <w:pPr>
              <w:spacing w:after="0" w:line="240" w:lineRule="auto"/>
              <w:outlineLvl w:val="0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</w:p>
        </w:tc>
        <w:tc>
          <w:tcPr>
            <w:tcW w:w="2534" w:type="dxa"/>
          </w:tcPr>
          <w:p w:rsidR="00AD3480" w:rsidRPr="004B6436" w:rsidRDefault="00AD3480" w:rsidP="004B64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>Регулятивные, личностные, предметные.</w:t>
            </w:r>
          </w:p>
        </w:tc>
      </w:tr>
      <w:tr w:rsidR="00AD3480" w:rsidRPr="004B6436" w:rsidTr="004B6436">
        <w:tc>
          <w:tcPr>
            <w:tcW w:w="2354" w:type="dxa"/>
          </w:tcPr>
          <w:p w:rsidR="00AD3480" w:rsidRPr="004B6436" w:rsidRDefault="00AD3480" w:rsidP="004B6436">
            <w:pPr>
              <w:spacing w:after="0" w:line="240" w:lineRule="auto"/>
              <w:rPr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>3. Выход на тему, цель, учебные задачи в соавторстве</w:t>
            </w:r>
            <w:r w:rsidRPr="004B6436">
              <w:rPr>
                <w:sz w:val="28"/>
                <w:szCs w:val="28"/>
              </w:rPr>
              <w:t>.</w:t>
            </w:r>
          </w:p>
          <w:p w:rsidR="00AD3480" w:rsidRPr="004B6436" w:rsidRDefault="00AD3480" w:rsidP="004B64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52" w:type="dxa"/>
          </w:tcPr>
          <w:p w:rsidR="00AD3480" w:rsidRPr="004B6436" w:rsidRDefault="00AD3480" w:rsidP="004B64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>Подведение детей к формулированию темы и постановке задач урока. Составление плана работы</w:t>
            </w:r>
            <w:r w:rsidRPr="004B6436">
              <w:rPr>
                <w:rFonts w:ascii="Times New Roman" w:hAnsi="Times New Roman"/>
                <w:sz w:val="28"/>
                <w:szCs w:val="28"/>
              </w:rPr>
              <w:br/>
              <w:t> </w:t>
            </w:r>
          </w:p>
          <w:p w:rsidR="00AD3480" w:rsidRPr="004B6436" w:rsidRDefault="00AD3480" w:rsidP="004B6436">
            <w:pPr>
              <w:tabs>
                <w:tab w:val="left" w:pos="26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D3480" w:rsidRPr="004B6436" w:rsidRDefault="00AD3480" w:rsidP="004B6436">
            <w:pPr>
              <w:tabs>
                <w:tab w:val="left" w:pos="26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D3480" w:rsidRPr="004B6436" w:rsidRDefault="00AD3480" w:rsidP="004B64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9" w:type="dxa"/>
          </w:tcPr>
          <w:p w:rsidR="00AD3480" w:rsidRPr="004B6436" w:rsidRDefault="00AD3480" w:rsidP="004B64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>Вступают в диалог с учителем. Вспоминают пройденный материал, отвечают на вопросы учителя.</w:t>
            </w:r>
          </w:p>
          <w:p w:rsidR="00AD3480" w:rsidRPr="004B6436" w:rsidRDefault="00AD3480" w:rsidP="00602F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AD3480" w:rsidRPr="004B6436" w:rsidRDefault="00AD3480" w:rsidP="004B6436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B6436">
              <w:rPr>
                <w:rFonts w:ascii="Times New Roman" w:hAnsi="Times New Roman"/>
                <w:sz w:val="28"/>
                <w:szCs w:val="28"/>
              </w:rPr>
              <w:t>Постановка темы занятия.</w:t>
            </w:r>
          </w:p>
          <w:p w:rsidR="00AD3480" w:rsidRPr="004B6436" w:rsidRDefault="00AD3480" w:rsidP="004B64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Задача учителя</w:t>
            </w:r>
            <w:r w:rsidRPr="004B6436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4B6436">
              <w:rPr>
                <w:rFonts w:ascii="Times New Roman" w:hAnsi="Times New Roman"/>
                <w:sz w:val="28"/>
                <w:szCs w:val="28"/>
              </w:rPr>
              <w:t xml:space="preserve">создать условия для определения детьми темы занятия.  </w:t>
            </w:r>
          </w:p>
          <w:p w:rsidR="00AD3480" w:rsidRDefault="00AD3480" w:rsidP="007B02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Мы отправляемся в сказочную Францию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Слайд №2</w:t>
            </w:r>
          </w:p>
          <w:p w:rsidR="00AD3480" w:rsidRPr="004B6436" w:rsidRDefault="00AD3480" w:rsidP="007B02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Назовите имя известного французского сказочника</w:t>
            </w:r>
          </w:p>
          <w:p w:rsidR="00AD3480" w:rsidRPr="004B6436" w:rsidRDefault="00AD3480" w:rsidP="004B6436">
            <w:pPr>
              <w:spacing w:after="0" w:line="240" w:lineRule="auto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Слайд №3</w:t>
            </w:r>
          </w:p>
          <w:p w:rsidR="00AD3480" w:rsidRPr="007B02AC" w:rsidRDefault="00AD3480" w:rsidP="007B02AC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>-Сформулируйте тему нашего занятия. О чём мы будем говорить сегодня?</w:t>
            </w:r>
            <w:r w:rsidRPr="004B6436">
              <w:rPr>
                <w:rFonts w:ascii="Times New Roman" w:hAnsi="Times New Roman"/>
                <w:b/>
                <w:sz w:val="28"/>
                <w:szCs w:val="28"/>
              </w:rPr>
              <w:br/>
            </w:r>
            <w:r w:rsidRPr="004B6436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Задача учителя</w:t>
            </w:r>
            <w:r w:rsidRPr="004B6436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4B6436">
              <w:rPr>
                <w:rFonts w:ascii="Times New Roman" w:hAnsi="Times New Roman"/>
                <w:sz w:val="28"/>
                <w:szCs w:val="28"/>
              </w:rPr>
              <w:t xml:space="preserve">создать условия для определения детьми цели занятия и постановки учебных задач.  </w:t>
            </w:r>
          </w:p>
          <w:p w:rsidR="00AD3480" w:rsidRPr="004B6436" w:rsidRDefault="00AD3480" w:rsidP="004B6436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 xml:space="preserve">-Чему будем продолжать учиться? </w:t>
            </w:r>
          </w:p>
        </w:tc>
        <w:tc>
          <w:tcPr>
            <w:tcW w:w="2534" w:type="dxa"/>
          </w:tcPr>
          <w:p w:rsidR="00AD3480" w:rsidRPr="004B6436" w:rsidRDefault="00AD3480" w:rsidP="004B64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>Регулятивные, личностные, предметные.</w:t>
            </w:r>
          </w:p>
        </w:tc>
      </w:tr>
      <w:tr w:rsidR="00AD3480" w:rsidRPr="004B6436" w:rsidTr="004B6436">
        <w:tc>
          <w:tcPr>
            <w:tcW w:w="2354" w:type="dxa"/>
          </w:tcPr>
          <w:p w:rsidR="00AD3480" w:rsidRPr="004B6436" w:rsidRDefault="00AD3480" w:rsidP="004B64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>4. Актуализация знаний.</w:t>
            </w:r>
          </w:p>
        </w:tc>
        <w:tc>
          <w:tcPr>
            <w:tcW w:w="2752" w:type="dxa"/>
          </w:tcPr>
          <w:p w:rsidR="00AD3480" w:rsidRPr="004B6436" w:rsidRDefault="00AD3480" w:rsidP="004B64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>Подводит обучающихся к актуальности данной темы.</w:t>
            </w:r>
          </w:p>
        </w:tc>
        <w:tc>
          <w:tcPr>
            <w:tcW w:w="2469" w:type="dxa"/>
          </w:tcPr>
          <w:p w:rsidR="00AD3480" w:rsidRPr="004B6436" w:rsidRDefault="00AD3480" w:rsidP="004B64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>Доказывают актуальность своих знаний и умений.</w:t>
            </w:r>
          </w:p>
        </w:tc>
        <w:tc>
          <w:tcPr>
            <w:tcW w:w="4677" w:type="dxa"/>
          </w:tcPr>
          <w:p w:rsidR="00AD3480" w:rsidRPr="004B6436" w:rsidRDefault="00AD3480" w:rsidP="004B6436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Задача учителя</w:t>
            </w:r>
            <w:r w:rsidRPr="004B6436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4B6436">
              <w:rPr>
                <w:rFonts w:ascii="Times New Roman" w:hAnsi="Times New Roman"/>
                <w:sz w:val="28"/>
                <w:szCs w:val="28"/>
              </w:rPr>
              <w:t>актуализировать субъектный</w:t>
            </w:r>
            <w:r w:rsidRPr="004B643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4B6436">
              <w:rPr>
                <w:rFonts w:ascii="Times New Roman" w:hAnsi="Times New Roman"/>
                <w:sz w:val="28"/>
                <w:szCs w:val="28"/>
              </w:rPr>
              <w:t>опыт детей.</w:t>
            </w:r>
          </w:p>
          <w:p w:rsidR="00AD3480" w:rsidRPr="004B6436" w:rsidRDefault="00AD3480" w:rsidP="007B02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-Какие сказки Ш Перро вы уже знаете? Названия их перепутаны. Попробуйте догадаться</w:t>
            </w:r>
          </w:p>
        </w:tc>
        <w:tc>
          <w:tcPr>
            <w:tcW w:w="2534" w:type="dxa"/>
          </w:tcPr>
          <w:p w:rsidR="00AD3480" w:rsidRPr="004B6436" w:rsidRDefault="00AD3480" w:rsidP="004B64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>Познавательные, коммуникативные, личностные.</w:t>
            </w:r>
          </w:p>
        </w:tc>
      </w:tr>
      <w:tr w:rsidR="00AD3480" w:rsidRPr="004B6436" w:rsidTr="00994CE8">
        <w:trPr>
          <w:trHeight w:val="2686"/>
        </w:trPr>
        <w:tc>
          <w:tcPr>
            <w:tcW w:w="2354" w:type="dxa"/>
          </w:tcPr>
          <w:p w:rsidR="00AD3480" w:rsidRDefault="00AD3480" w:rsidP="005E09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D3480" w:rsidRPr="004B6436" w:rsidRDefault="00AD3480" w:rsidP="005E09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 xml:space="preserve">5.Организация взаимодействия с учащимися по обобщению и систематизации знаний. </w:t>
            </w:r>
          </w:p>
          <w:p w:rsidR="00AD3480" w:rsidRPr="004B6436" w:rsidRDefault="00AD3480" w:rsidP="005E09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>Работа в группах.</w:t>
            </w:r>
          </w:p>
          <w:p w:rsidR="00AD3480" w:rsidRPr="004B6436" w:rsidRDefault="00AD3480" w:rsidP="005E0951">
            <w:pPr>
              <w:spacing w:after="0" w:line="240" w:lineRule="auto"/>
              <w:rPr>
                <w:rFonts w:ascii="Times New Roman" w:hAnsi="Times New Roman"/>
                <w:color w:val="002060"/>
                <w:sz w:val="28"/>
                <w:szCs w:val="28"/>
              </w:rPr>
            </w:pPr>
          </w:p>
        </w:tc>
        <w:tc>
          <w:tcPr>
            <w:tcW w:w="2752" w:type="dxa"/>
          </w:tcPr>
          <w:p w:rsidR="00AD3480" w:rsidRDefault="00AD3480" w:rsidP="005E09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D3480" w:rsidRPr="004B6436" w:rsidRDefault="00AD3480" w:rsidP="005E09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>Организует фронтальный опрос, работу в группах.</w:t>
            </w:r>
          </w:p>
        </w:tc>
        <w:tc>
          <w:tcPr>
            <w:tcW w:w="2469" w:type="dxa"/>
          </w:tcPr>
          <w:p w:rsidR="00AD3480" w:rsidRDefault="00AD3480" w:rsidP="005E09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D3480" w:rsidRDefault="00AD3480" w:rsidP="005E09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 xml:space="preserve">Обобщают знания о </w:t>
            </w:r>
            <w:r>
              <w:rPr>
                <w:rFonts w:ascii="Times New Roman" w:hAnsi="Times New Roman"/>
                <w:sz w:val="28"/>
                <w:szCs w:val="28"/>
              </w:rPr>
              <w:t>сказках</w:t>
            </w:r>
          </w:p>
          <w:p w:rsidR="00AD3480" w:rsidRDefault="00AD3480" w:rsidP="005E09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D3480" w:rsidRDefault="00AD3480" w:rsidP="005E09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D3480" w:rsidRDefault="00AD3480" w:rsidP="005E09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D3480" w:rsidRDefault="00AD3480" w:rsidP="005E09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D3480" w:rsidRDefault="00AD3480" w:rsidP="005E09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D3480" w:rsidRDefault="00AD3480" w:rsidP="005E09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D3480" w:rsidRDefault="00AD3480" w:rsidP="005E09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D3480" w:rsidRDefault="00AD3480" w:rsidP="005E09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D3480" w:rsidRDefault="00AD3480" w:rsidP="005E09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D3480" w:rsidRDefault="00AD3480" w:rsidP="005E09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D3480" w:rsidRDefault="00AD3480" w:rsidP="005E09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D3480" w:rsidRDefault="00AD3480" w:rsidP="005E09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D3480" w:rsidRPr="004B6436" w:rsidRDefault="00AD3480" w:rsidP="005E09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Анализ видеофрагмента фильма «Про Красную Шапочку»</w:t>
            </w:r>
          </w:p>
        </w:tc>
        <w:tc>
          <w:tcPr>
            <w:tcW w:w="4677" w:type="dxa"/>
          </w:tcPr>
          <w:p w:rsidR="00AD3480" w:rsidRDefault="00AD3480" w:rsidP="005E0951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</w:p>
          <w:p w:rsidR="00AD3480" w:rsidRDefault="00AD3480" w:rsidP="005E09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Задача учителя:</w:t>
            </w:r>
            <w:r w:rsidRPr="004B643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4B6436">
              <w:rPr>
                <w:rFonts w:ascii="Times New Roman" w:hAnsi="Times New Roman"/>
                <w:sz w:val="28"/>
                <w:szCs w:val="28"/>
              </w:rPr>
              <w:t>создать условия для закрепления знаний и умений и применения их на практике; обогатить субъективный опыт детей; осуществлять итоговый и пошаговый контроль по результату</w:t>
            </w:r>
          </w:p>
          <w:p w:rsidR="00AD3480" w:rsidRPr="004B6436" w:rsidRDefault="00AD3480" w:rsidP="005E09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-Одна сказка у нас на замке. Вы узнаете её название, если сумеете у Кота узнать код замка</w:t>
            </w:r>
            <w:r w:rsidRPr="004B6436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Для этого необходимо выполнить ряд заданий</w:t>
            </w:r>
          </w:p>
          <w:p w:rsidR="00AD3480" w:rsidRDefault="00AD3480" w:rsidP="005E0951">
            <w:pPr>
              <w:spacing w:after="0" w:line="240" w:lineRule="auto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4B6436">
              <w:rPr>
                <w:rFonts w:ascii="Times New Roman" w:hAnsi="Times New Roman"/>
                <w:b/>
                <w:sz w:val="28"/>
                <w:szCs w:val="28"/>
              </w:rPr>
              <w:t>Слайд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ы №4-</w:t>
            </w:r>
          </w:p>
          <w:p w:rsidR="00AD3480" w:rsidRDefault="00AD3480" w:rsidP="005E0951">
            <w:pPr>
              <w:spacing w:after="0" w:line="240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77D6D">
              <w:rPr>
                <w:rFonts w:ascii="Times New Roman" w:hAnsi="Times New Roman"/>
                <w:bCs/>
                <w:sz w:val="28"/>
                <w:szCs w:val="28"/>
              </w:rPr>
              <w:t>Вы разгадали название сказки. Вспомните, чем она закончилась?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Как бы вы её закончили?</w:t>
            </w:r>
          </w:p>
          <w:p w:rsidR="00AD3480" w:rsidRPr="00B77D6D" w:rsidRDefault="00AD3480" w:rsidP="005E0951">
            <w:pPr>
              <w:spacing w:after="0" w:line="240" w:lineRule="auto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А почему Волк был таким? </w:t>
            </w:r>
          </w:p>
          <w:p w:rsidR="00AD3480" w:rsidRDefault="00AD3480" w:rsidP="005E095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D3480" w:rsidRDefault="00AD3480" w:rsidP="005E095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D3480" w:rsidRPr="00994CE8" w:rsidRDefault="00AD3480" w:rsidP="00994CE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77D6D">
              <w:rPr>
                <w:rFonts w:ascii="Times New Roman" w:hAnsi="Times New Roman"/>
                <w:bCs/>
                <w:sz w:val="28"/>
                <w:szCs w:val="28"/>
              </w:rPr>
              <w:t>Значит, Волка надо научить вежливост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</w:t>
            </w:r>
          </w:p>
        </w:tc>
        <w:tc>
          <w:tcPr>
            <w:tcW w:w="2534" w:type="dxa"/>
          </w:tcPr>
          <w:p w:rsidR="00AD3480" w:rsidRDefault="00AD3480" w:rsidP="005E09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D3480" w:rsidRPr="004B6436" w:rsidRDefault="00AD3480" w:rsidP="005E09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>, регулятивные, коммуникативные, предметные.</w:t>
            </w:r>
          </w:p>
        </w:tc>
      </w:tr>
      <w:tr w:rsidR="00AD3480" w:rsidRPr="004B6436" w:rsidTr="0083390E">
        <w:tc>
          <w:tcPr>
            <w:tcW w:w="2354" w:type="dxa"/>
          </w:tcPr>
          <w:p w:rsidR="00AD3480" w:rsidRPr="004B6436" w:rsidRDefault="00AD3480" w:rsidP="005E09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 xml:space="preserve">7.Применение знаний и умений в новой ситуации. </w:t>
            </w:r>
          </w:p>
        </w:tc>
        <w:tc>
          <w:tcPr>
            <w:tcW w:w="2752" w:type="dxa"/>
          </w:tcPr>
          <w:p w:rsidR="00AD3480" w:rsidRPr="004B6436" w:rsidRDefault="00AD3480" w:rsidP="005E09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>Организует защиту своих проектов детьми.</w:t>
            </w:r>
          </w:p>
        </w:tc>
        <w:tc>
          <w:tcPr>
            <w:tcW w:w="2469" w:type="dxa"/>
          </w:tcPr>
          <w:p w:rsidR="00AD3480" w:rsidRPr="004B6436" w:rsidRDefault="00AD3480" w:rsidP="005E09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 xml:space="preserve">Защищают созданные в группе проекты. </w:t>
            </w:r>
          </w:p>
        </w:tc>
        <w:tc>
          <w:tcPr>
            <w:tcW w:w="4677" w:type="dxa"/>
          </w:tcPr>
          <w:p w:rsidR="00AD3480" w:rsidRPr="004B6436" w:rsidRDefault="00AD3480" w:rsidP="005E095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  <w:u w:val="single"/>
              </w:rPr>
              <w:t>Задача учителя:</w:t>
            </w:r>
            <w:r w:rsidRPr="004B6436">
              <w:rPr>
                <w:rFonts w:ascii="Times New Roman" w:hAnsi="Times New Roman"/>
                <w:sz w:val="28"/>
                <w:szCs w:val="28"/>
              </w:rPr>
              <w:t xml:space="preserve"> учить высказывать и отстаивать своё мнение, выделять главное.</w:t>
            </w:r>
            <w:r w:rsidRPr="004B6436">
              <w:rPr>
                <w:rFonts w:ascii="Times New Roman" w:hAnsi="Times New Roman"/>
                <w:b/>
                <w:sz w:val="28"/>
                <w:szCs w:val="28"/>
              </w:rPr>
              <w:t xml:space="preserve"> 2)Работа в группах.</w:t>
            </w:r>
          </w:p>
          <w:p w:rsidR="00AD3480" w:rsidRPr="004B6436" w:rsidRDefault="00AD3480" w:rsidP="005E0951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>-У меня 4 конверта с заданиями. Представитель команды берёт любой понравившийся конверт, и команда начинает работу.</w:t>
            </w:r>
          </w:p>
          <w:p w:rsidR="00AD3480" w:rsidRPr="004B6436" w:rsidRDefault="00AD3480" w:rsidP="005E095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>о делиться с друзьями?</w:t>
            </w:r>
          </w:p>
          <w:p w:rsidR="00AD3480" w:rsidRPr="004B6436" w:rsidRDefault="00AD3480" w:rsidP="005E09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b/>
                <w:sz w:val="28"/>
                <w:szCs w:val="28"/>
              </w:rPr>
              <w:t>3)</w:t>
            </w:r>
            <w:r w:rsidRPr="004B6436">
              <w:rPr>
                <w:rFonts w:ascii="Times New Roman" w:hAnsi="Times New Roman"/>
                <w:b/>
                <w:bCs/>
                <w:sz w:val="28"/>
                <w:szCs w:val="28"/>
              </w:rPr>
              <w:t>Физкультминутка.</w:t>
            </w:r>
            <w:r w:rsidRPr="004B6436">
              <w:rPr>
                <w:rFonts w:ascii="Times New Roman" w:hAnsi="Times New Roman"/>
                <w:b/>
                <w:sz w:val="28"/>
                <w:szCs w:val="28"/>
              </w:rPr>
              <w:br/>
            </w:r>
            <w:r w:rsidRPr="004B6436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Задача учителя</w:t>
            </w:r>
            <w:r w:rsidRPr="004B6436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4B6436">
              <w:rPr>
                <w:rFonts w:ascii="Times New Roman" w:hAnsi="Times New Roman"/>
                <w:sz w:val="28"/>
                <w:szCs w:val="28"/>
              </w:rPr>
              <w:t>организовать смену вида деятельности с целью предупреждения утомляемости, снятия эмоциональной напряжённости у детей.</w:t>
            </w:r>
          </w:p>
          <w:p w:rsidR="00AD3480" w:rsidRDefault="00AD3480" w:rsidP="005E09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>(Ребёнок выполняет под музыку упражнения, подобранные заранее и самостоятельно).</w:t>
            </w:r>
          </w:p>
          <w:p w:rsidR="00AD3480" w:rsidRPr="004B6436" w:rsidRDefault="00AD3480" w:rsidP="005E09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D3480" w:rsidRPr="004B6436" w:rsidRDefault="00AD3480" w:rsidP="005E095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6436">
              <w:rPr>
                <w:rFonts w:ascii="Times New Roman" w:hAnsi="Times New Roman"/>
                <w:b/>
                <w:sz w:val="28"/>
                <w:szCs w:val="28"/>
              </w:rPr>
              <w:t>4)Защита своих проектов командами.</w:t>
            </w:r>
          </w:p>
        </w:tc>
        <w:tc>
          <w:tcPr>
            <w:tcW w:w="2534" w:type="dxa"/>
          </w:tcPr>
          <w:p w:rsidR="00AD3480" w:rsidRPr="004B6436" w:rsidRDefault="00AD3480" w:rsidP="005E09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>Познавательные, регулятивные, коммуникативные, предметные.</w:t>
            </w:r>
          </w:p>
        </w:tc>
      </w:tr>
      <w:tr w:rsidR="00AD3480" w:rsidRPr="004B6436" w:rsidTr="0083390E">
        <w:tc>
          <w:tcPr>
            <w:tcW w:w="2354" w:type="dxa"/>
          </w:tcPr>
          <w:p w:rsidR="00AD3480" w:rsidRPr="004B6436" w:rsidRDefault="00AD3480" w:rsidP="005E09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>6. Рефлексия деятельности (итог урока)</w:t>
            </w:r>
          </w:p>
        </w:tc>
        <w:tc>
          <w:tcPr>
            <w:tcW w:w="2752" w:type="dxa"/>
          </w:tcPr>
          <w:p w:rsidR="00AD3480" w:rsidRPr="004B6436" w:rsidRDefault="00AD3480" w:rsidP="005E09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>Задаёт вопросы, побуждает к рефлексии.</w:t>
            </w:r>
          </w:p>
        </w:tc>
        <w:tc>
          <w:tcPr>
            <w:tcW w:w="2469" w:type="dxa"/>
          </w:tcPr>
          <w:p w:rsidR="00AD3480" w:rsidRPr="004B6436" w:rsidRDefault="00AD3480" w:rsidP="005E09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>Составляют полезные советы по теме каждой группы</w:t>
            </w:r>
            <w:r w:rsidRPr="004B6436">
              <w:rPr>
                <w:sz w:val="28"/>
                <w:szCs w:val="28"/>
              </w:rPr>
              <w:t xml:space="preserve"> </w:t>
            </w:r>
          </w:p>
        </w:tc>
        <w:tc>
          <w:tcPr>
            <w:tcW w:w="4677" w:type="dxa"/>
          </w:tcPr>
          <w:p w:rsidR="00AD3480" w:rsidRPr="004B6436" w:rsidRDefault="00AD3480" w:rsidP="005E09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Задача учителя</w:t>
            </w:r>
            <w:r w:rsidRPr="004B6436"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 w:rsidRPr="004B6436">
              <w:rPr>
                <w:rFonts w:ascii="Times New Roman" w:hAnsi="Times New Roman"/>
                <w:sz w:val="28"/>
                <w:szCs w:val="28"/>
              </w:rPr>
              <w:t xml:space="preserve">проверить знания  по теме; формировать умение </w:t>
            </w:r>
            <w:r w:rsidRPr="004B6436">
              <w:rPr>
                <w:rFonts w:ascii="Times New Roman" w:hAnsi="Times New Roman"/>
                <w:sz w:val="28"/>
                <w:szCs w:val="28"/>
              </w:rPr>
              <w:br/>
              <w:t>вносить необходимые коррективы в работу,  её оценки и учёта характера  сделанных ошибок; создать ситуацию успеха каждому ребёнку.</w:t>
            </w:r>
          </w:p>
          <w:p w:rsidR="00AD3480" w:rsidRPr="004B6436" w:rsidRDefault="00AD3480" w:rsidP="005E0951">
            <w:pPr>
              <w:tabs>
                <w:tab w:val="left" w:pos="369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6436">
              <w:rPr>
                <w:rFonts w:ascii="Times New Roman" w:hAnsi="Times New Roman"/>
                <w:b/>
                <w:sz w:val="28"/>
                <w:szCs w:val="28"/>
              </w:rPr>
              <w:t>Составление полезных советов.</w:t>
            </w:r>
            <w:r w:rsidRPr="004B6436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  <w:p w:rsidR="00AD3480" w:rsidRPr="004B6436" w:rsidRDefault="00AD3480" w:rsidP="005E0951">
            <w:pPr>
              <w:tabs>
                <w:tab w:val="left" w:pos="3690"/>
              </w:tabs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>-Каждая команда получила листочки, на которых вы должны написать полезные советы всем людям. Пишите советы по своей теме.</w:t>
            </w:r>
          </w:p>
          <w:p w:rsidR="00AD3480" w:rsidRPr="004B6436" w:rsidRDefault="00AD3480" w:rsidP="005E0951">
            <w:pPr>
              <w:tabs>
                <w:tab w:val="left" w:pos="3690"/>
              </w:tabs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>(По окончании работы листы вывешиваются на доску и озвучиваются представителями команды).</w:t>
            </w:r>
          </w:p>
          <w:p w:rsidR="00AD3480" w:rsidRPr="004B6436" w:rsidRDefault="00AD3480" w:rsidP="005E0951">
            <w:pPr>
              <w:tabs>
                <w:tab w:val="left" w:pos="369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6436">
              <w:rPr>
                <w:rFonts w:ascii="Times New Roman" w:hAnsi="Times New Roman"/>
                <w:b/>
                <w:sz w:val="28"/>
                <w:szCs w:val="28"/>
              </w:rPr>
              <w:t>Итог занятия.</w:t>
            </w:r>
          </w:p>
          <w:p w:rsidR="00AD3480" w:rsidRPr="004B6436" w:rsidRDefault="00AD3480" w:rsidP="005E0951">
            <w:pPr>
              <w:tabs>
                <w:tab w:val="left" w:pos="369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Задача учителя:</w:t>
            </w:r>
            <w:r w:rsidRPr="004B643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4B6436">
              <w:rPr>
                <w:rFonts w:ascii="Times New Roman" w:hAnsi="Times New Roman"/>
                <w:sz w:val="28"/>
                <w:szCs w:val="28"/>
              </w:rPr>
              <w:t xml:space="preserve"> формировать умение договариваться о распределении функций и ролей в совместной деятельности; осуществлять взаимный контроль; учить анализировать и обобщать полученные знания.</w:t>
            </w:r>
          </w:p>
          <w:p w:rsidR="00AD3480" w:rsidRPr="004B6436" w:rsidRDefault="00AD3480" w:rsidP="005E0951">
            <w:pPr>
              <w:tabs>
                <w:tab w:val="left" w:pos="3690"/>
              </w:tabs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>-Вы всё ещё хотите узнать, что же сказал мудрец правителю.</w:t>
            </w:r>
          </w:p>
          <w:p w:rsidR="00AD3480" w:rsidRPr="004B6436" w:rsidRDefault="00AD3480" w:rsidP="005E0951">
            <w:pPr>
              <w:tabs>
                <w:tab w:val="left" w:pos="3690"/>
              </w:tabs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>-А старец сказал следующее: «Здоровье человека во многом зависит от образа его жизни. Здоровый образ жизни – это путь к здоровью, счастью, к радости.</w:t>
            </w:r>
          </w:p>
          <w:p w:rsidR="00AD3480" w:rsidRPr="004B6436" w:rsidRDefault="00AD3480" w:rsidP="005E0951">
            <w:pPr>
              <w:tabs>
                <w:tab w:val="left" w:pos="3690"/>
              </w:tabs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>-Совпали советы мудреца с вашими советами?</w:t>
            </w:r>
          </w:p>
          <w:p w:rsidR="00AD3480" w:rsidRPr="004B6436" w:rsidRDefault="00AD3480" w:rsidP="005E0951">
            <w:pPr>
              <w:tabs>
                <w:tab w:val="left" w:pos="3690"/>
              </w:tabs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>- А теперь прочитайте слова, которые должны стать для вас главными в жизни.</w:t>
            </w:r>
          </w:p>
          <w:p w:rsidR="00AD3480" w:rsidRPr="004B6436" w:rsidRDefault="00AD3480" w:rsidP="005E0951">
            <w:pPr>
              <w:tabs>
                <w:tab w:val="left" w:pos="369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6436">
              <w:rPr>
                <w:rFonts w:ascii="Times New Roman" w:hAnsi="Times New Roman"/>
                <w:b/>
                <w:sz w:val="28"/>
                <w:szCs w:val="28"/>
              </w:rPr>
              <w:t>Слайд №7</w:t>
            </w:r>
          </w:p>
          <w:p w:rsidR="00AD3480" w:rsidRPr="004B6436" w:rsidRDefault="00AD3480" w:rsidP="005E0951">
            <w:pPr>
              <w:tabs>
                <w:tab w:val="left" w:pos="3690"/>
              </w:tabs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>-Ребята, я вам желаю здоровья, терпения в преодолении трудностей и соблазнов.</w:t>
            </w:r>
          </w:p>
          <w:p w:rsidR="00AD3480" w:rsidRPr="004B6436" w:rsidRDefault="00AD3480" w:rsidP="005E0951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>Вы открыли все секреты,</w:t>
            </w:r>
          </w:p>
          <w:p w:rsidR="00AD3480" w:rsidRPr="004B6436" w:rsidRDefault="00AD3480" w:rsidP="005E0951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>Как здоровье сохранить,</w:t>
            </w:r>
          </w:p>
          <w:p w:rsidR="00AD3480" w:rsidRPr="004B6436" w:rsidRDefault="00AD3480" w:rsidP="005E0951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 xml:space="preserve">Выполняйте все советы, </w:t>
            </w:r>
          </w:p>
          <w:p w:rsidR="00AD3480" w:rsidRPr="004B6436" w:rsidRDefault="00AD3480" w:rsidP="005E0951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>И легко вам будет жить!</w:t>
            </w:r>
          </w:p>
          <w:p w:rsidR="00AD3480" w:rsidRPr="004B6436" w:rsidRDefault="00AD3480" w:rsidP="005E0951">
            <w:pPr>
              <w:tabs>
                <w:tab w:val="left" w:pos="369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6436">
              <w:rPr>
                <w:rFonts w:ascii="Times New Roman" w:hAnsi="Times New Roman"/>
                <w:b/>
                <w:sz w:val="28"/>
                <w:szCs w:val="28"/>
              </w:rPr>
              <w:t>Слайд №8</w:t>
            </w:r>
          </w:p>
          <w:p w:rsidR="00AD3480" w:rsidRPr="004B6436" w:rsidRDefault="00AD3480" w:rsidP="005E0951">
            <w:pPr>
              <w:spacing w:after="0" w:line="240" w:lineRule="atLeas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AD3480" w:rsidRPr="004B6436" w:rsidRDefault="00AD3480" w:rsidP="005E0951">
            <w:pPr>
              <w:spacing w:after="0" w:line="240" w:lineRule="atLeast"/>
              <w:rPr>
                <w:sz w:val="28"/>
                <w:szCs w:val="28"/>
              </w:rPr>
            </w:pPr>
            <w:r w:rsidRPr="004B643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34" w:type="dxa"/>
          </w:tcPr>
          <w:p w:rsidR="00AD3480" w:rsidRPr="004B6436" w:rsidRDefault="00AD3480" w:rsidP="005E09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6436">
              <w:rPr>
                <w:rFonts w:ascii="Times New Roman" w:hAnsi="Times New Roman"/>
                <w:sz w:val="28"/>
                <w:szCs w:val="28"/>
              </w:rPr>
              <w:t>Регулятивные.</w:t>
            </w:r>
          </w:p>
        </w:tc>
      </w:tr>
    </w:tbl>
    <w:p w:rsidR="00AD3480" w:rsidRPr="004B3110" w:rsidRDefault="00AD3480" w:rsidP="004B3110">
      <w:pPr>
        <w:spacing w:after="0"/>
        <w:rPr>
          <w:rFonts w:ascii="Times New Roman" w:hAnsi="Times New Roman"/>
          <w:sz w:val="28"/>
          <w:szCs w:val="28"/>
        </w:rPr>
      </w:pPr>
    </w:p>
    <w:p w:rsidR="00AD3480" w:rsidRPr="004B3110" w:rsidRDefault="00AD3480" w:rsidP="004B3110">
      <w:pPr>
        <w:rPr>
          <w:sz w:val="28"/>
          <w:szCs w:val="28"/>
        </w:rPr>
      </w:pPr>
    </w:p>
    <w:p w:rsidR="00AD3480" w:rsidRPr="004B3110" w:rsidRDefault="00AD3480" w:rsidP="004B3110">
      <w:pPr>
        <w:rPr>
          <w:sz w:val="28"/>
          <w:szCs w:val="28"/>
        </w:rPr>
      </w:pPr>
    </w:p>
    <w:p w:rsidR="00AD3480" w:rsidRPr="004B3110" w:rsidRDefault="00AD3480">
      <w:pPr>
        <w:rPr>
          <w:sz w:val="28"/>
          <w:szCs w:val="28"/>
        </w:rPr>
      </w:pPr>
    </w:p>
    <w:sectPr w:rsidR="00AD3480" w:rsidRPr="004B3110" w:rsidSect="00DA0381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name w:val="WW8Num12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">
    <w:nsid w:val="0D1641B8"/>
    <w:multiLevelType w:val="multilevel"/>
    <w:tmpl w:val="FC5C1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0E0D83"/>
    <w:multiLevelType w:val="hybridMultilevel"/>
    <w:tmpl w:val="6C6E51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9734A55"/>
    <w:multiLevelType w:val="multilevel"/>
    <w:tmpl w:val="DC822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621DFE"/>
    <w:multiLevelType w:val="hybridMultilevel"/>
    <w:tmpl w:val="7B8AC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5A2D95"/>
    <w:multiLevelType w:val="multilevel"/>
    <w:tmpl w:val="ED625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3110"/>
    <w:rsid w:val="000150A7"/>
    <w:rsid w:val="00041D75"/>
    <w:rsid w:val="0004219D"/>
    <w:rsid w:val="00047611"/>
    <w:rsid w:val="000515FB"/>
    <w:rsid w:val="000625DF"/>
    <w:rsid w:val="0007019A"/>
    <w:rsid w:val="00070D3F"/>
    <w:rsid w:val="0007771D"/>
    <w:rsid w:val="00095465"/>
    <w:rsid w:val="000C131A"/>
    <w:rsid w:val="000C1DB3"/>
    <w:rsid w:val="000C627F"/>
    <w:rsid w:val="000C7089"/>
    <w:rsid w:val="000D45F5"/>
    <w:rsid w:val="000F4E33"/>
    <w:rsid w:val="000F4F1C"/>
    <w:rsid w:val="000F5560"/>
    <w:rsid w:val="000F5EB6"/>
    <w:rsid w:val="00102A27"/>
    <w:rsid w:val="00111FEF"/>
    <w:rsid w:val="001203EC"/>
    <w:rsid w:val="0012693A"/>
    <w:rsid w:val="00142270"/>
    <w:rsid w:val="00142ECD"/>
    <w:rsid w:val="001463CF"/>
    <w:rsid w:val="001823D5"/>
    <w:rsid w:val="00183223"/>
    <w:rsid w:val="00193A2D"/>
    <w:rsid w:val="001963B2"/>
    <w:rsid w:val="00196AAE"/>
    <w:rsid w:val="001A3CA0"/>
    <w:rsid w:val="001A5E0F"/>
    <w:rsid w:val="001B40D9"/>
    <w:rsid w:val="001B68B8"/>
    <w:rsid w:val="001C3CCD"/>
    <w:rsid w:val="001D3431"/>
    <w:rsid w:val="001D38EF"/>
    <w:rsid w:val="001F7E1A"/>
    <w:rsid w:val="00202E49"/>
    <w:rsid w:val="00210DF5"/>
    <w:rsid w:val="00220B33"/>
    <w:rsid w:val="00220F2F"/>
    <w:rsid w:val="0022328C"/>
    <w:rsid w:val="002256B1"/>
    <w:rsid w:val="00226A96"/>
    <w:rsid w:val="00232AB2"/>
    <w:rsid w:val="00253E43"/>
    <w:rsid w:val="00264802"/>
    <w:rsid w:val="00276059"/>
    <w:rsid w:val="00277832"/>
    <w:rsid w:val="00283478"/>
    <w:rsid w:val="00290F8B"/>
    <w:rsid w:val="00293FA1"/>
    <w:rsid w:val="002A6D13"/>
    <w:rsid w:val="002B1427"/>
    <w:rsid w:val="002C01C2"/>
    <w:rsid w:val="002C679E"/>
    <w:rsid w:val="002D0F22"/>
    <w:rsid w:val="002D540F"/>
    <w:rsid w:val="002E2A85"/>
    <w:rsid w:val="002E5E48"/>
    <w:rsid w:val="002F3A07"/>
    <w:rsid w:val="002F50C6"/>
    <w:rsid w:val="00300AB0"/>
    <w:rsid w:val="00316312"/>
    <w:rsid w:val="0032317C"/>
    <w:rsid w:val="003448E2"/>
    <w:rsid w:val="00350900"/>
    <w:rsid w:val="00354D77"/>
    <w:rsid w:val="00355895"/>
    <w:rsid w:val="00356A86"/>
    <w:rsid w:val="00391147"/>
    <w:rsid w:val="003916CE"/>
    <w:rsid w:val="00391CE5"/>
    <w:rsid w:val="00393313"/>
    <w:rsid w:val="003A08A1"/>
    <w:rsid w:val="003A2E1D"/>
    <w:rsid w:val="003E0D02"/>
    <w:rsid w:val="003E4393"/>
    <w:rsid w:val="003E4889"/>
    <w:rsid w:val="003F34F1"/>
    <w:rsid w:val="003F7B8C"/>
    <w:rsid w:val="0042100F"/>
    <w:rsid w:val="0044295B"/>
    <w:rsid w:val="00450076"/>
    <w:rsid w:val="0046344F"/>
    <w:rsid w:val="004669D1"/>
    <w:rsid w:val="0048124C"/>
    <w:rsid w:val="00497708"/>
    <w:rsid w:val="004978B1"/>
    <w:rsid w:val="004A2EB4"/>
    <w:rsid w:val="004A4446"/>
    <w:rsid w:val="004B131F"/>
    <w:rsid w:val="004B3110"/>
    <w:rsid w:val="004B6436"/>
    <w:rsid w:val="004C0E23"/>
    <w:rsid w:val="004C1684"/>
    <w:rsid w:val="004D05FD"/>
    <w:rsid w:val="004E1A2F"/>
    <w:rsid w:val="004E20DB"/>
    <w:rsid w:val="005214C5"/>
    <w:rsid w:val="005376A3"/>
    <w:rsid w:val="00544BBE"/>
    <w:rsid w:val="0054755C"/>
    <w:rsid w:val="0056032D"/>
    <w:rsid w:val="005722DA"/>
    <w:rsid w:val="00575C94"/>
    <w:rsid w:val="005804DA"/>
    <w:rsid w:val="005A1813"/>
    <w:rsid w:val="005A523D"/>
    <w:rsid w:val="005B4F05"/>
    <w:rsid w:val="005C6F06"/>
    <w:rsid w:val="005D1244"/>
    <w:rsid w:val="005E0951"/>
    <w:rsid w:val="005E29C2"/>
    <w:rsid w:val="005F096E"/>
    <w:rsid w:val="00602FCB"/>
    <w:rsid w:val="00607381"/>
    <w:rsid w:val="006219BC"/>
    <w:rsid w:val="00621D7A"/>
    <w:rsid w:val="00632664"/>
    <w:rsid w:val="00646738"/>
    <w:rsid w:val="00656AA8"/>
    <w:rsid w:val="0068121B"/>
    <w:rsid w:val="0068182F"/>
    <w:rsid w:val="00681D0A"/>
    <w:rsid w:val="00682C57"/>
    <w:rsid w:val="006877CF"/>
    <w:rsid w:val="006A0BF8"/>
    <w:rsid w:val="006A4332"/>
    <w:rsid w:val="006B09D2"/>
    <w:rsid w:val="006C4334"/>
    <w:rsid w:val="006C4DB8"/>
    <w:rsid w:val="006E3B07"/>
    <w:rsid w:val="006F1B1A"/>
    <w:rsid w:val="006F711F"/>
    <w:rsid w:val="00700920"/>
    <w:rsid w:val="0070301F"/>
    <w:rsid w:val="00704F39"/>
    <w:rsid w:val="00707A58"/>
    <w:rsid w:val="00712098"/>
    <w:rsid w:val="007156C4"/>
    <w:rsid w:val="0071780F"/>
    <w:rsid w:val="00721C37"/>
    <w:rsid w:val="00724DF1"/>
    <w:rsid w:val="00753C07"/>
    <w:rsid w:val="00761338"/>
    <w:rsid w:val="00761856"/>
    <w:rsid w:val="00765C33"/>
    <w:rsid w:val="00787A82"/>
    <w:rsid w:val="007A1666"/>
    <w:rsid w:val="007A5123"/>
    <w:rsid w:val="007B02AC"/>
    <w:rsid w:val="007B2FB2"/>
    <w:rsid w:val="007B5996"/>
    <w:rsid w:val="007C4F02"/>
    <w:rsid w:val="007D249C"/>
    <w:rsid w:val="007F4931"/>
    <w:rsid w:val="007F77A8"/>
    <w:rsid w:val="008049A6"/>
    <w:rsid w:val="008105FC"/>
    <w:rsid w:val="00812600"/>
    <w:rsid w:val="008138CC"/>
    <w:rsid w:val="00815EA8"/>
    <w:rsid w:val="00816D37"/>
    <w:rsid w:val="00820D7F"/>
    <w:rsid w:val="00831062"/>
    <w:rsid w:val="0083390E"/>
    <w:rsid w:val="00834372"/>
    <w:rsid w:val="00840FF0"/>
    <w:rsid w:val="0084182D"/>
    <w:rsid w:val="00844874"/>
    <w:rsid w:val="00856D90"/>
    <w:rsid w:val="00857BD3"/>
    <w:rsid w:val="008638AD"/>
    <w:rsid w:val="00867C7F"/>
    <w:rsid w:val="008701E6"/>
    <w:rsid w:val="00875E6D"/>
    <w:rsid w:val="00882EF4"/>
    <w:rsid w:val="008869FA"/>
    <w:rsid w:val="00890C7C"/>
    <w:rsid w:val="0089390A"/>
    <w:rsid w:val="008B791C"/>
    <w:rsid w:val="008B7FC7"/>
    <w:rsid w:val="008C54A0"/>
    <w:rsid w:val="008C67EE"/>
    <w:rsid w:val="008D5689"/>
    <w:rsid w:val="008E381C"/>
    <w:rsid w:val="008E7872"/>
    <w:rsid w:val="008F53FF"/>
    <w:rsid w:val="00900028"/>
    <w:rsid w:val="00907406"/>
    <w:rsid w:val="009153A4"/>
    <w:rsid w:val="00925A6E"/>
    <w:rsid w:val="00925B28"/>
    <w:rsid w:val="00927F49"/>
    <w:rsid w:val="0093518C"/>
    <w:rsid w:val="00951253"/>
    <w:rsid w:val="00962261"/>
    <w:rsid w:val="00963792"/>
    <w:rsid w:val="00966B4C"/>
    <w:rsid w:val="0098086C"/>
    <w:rsid w:val="00994CE8"/>
    <w:rsid w:val="0099793A"/>
    <w:rsid w:val="009B1E8F"/>
    <w:rsid w:val="009B3FF9"/>
    <w:rsid w:val="009B44D8"/>
    <w:rsid w:val="009C7713"/>
    <w:rsid w:val="009D78F7"/>
    <w:rsid w:val="009E2942"/>
    <w:rsid w:val="009F0BEC"/>
    <w:rsid w:val="009F64EA"/>
    <w:rsid w:val="00A04FA5"/>
    <w:rsid w:val="00A10DE5"/>
    <w:rsid w:val="00A30B01"/>
    <w:rsid w:val="00A3495C"/>
    <w:rsid w:val="00A41872"/>
    <w:rsid w:val="00A45D51"/>
    <w:rsid w:val="00A47749"/>
    <w:rsid w:val="00A50924"/>
    <w:rsid w:val="00A54963"/>
    <w:rsid w:val="00A55C2F"/>
    <w:rsid w:val="00A56E97"/>
    <w:rsid w:val="00A6265A"/>
    <w:rsid w:val="00A62C44"/>
    <w:rsid w:val="00A667DD"/>
    <w:rsid w:val="00A710FC"/>
    <w:rsid w:val="00A75D55"/>
    <w:rsid w:val="00A842BC"/>
    <w:rsid w:val="00A97D00"/>
    <w:rsid w:val="00AA2298"/>
    <w:rsid w:val="00AA7461"/>
    <w:rsid w:val="00AB1171"/>
    <w:rsid w:val="00AB752C"/>
    <w:rsid w:val="00AC0227"/>
    <w:rsid w:val="00AC0369"/>
    <w:rsid w:val="00AC478D"/>
    <w:rsid w:val="00AD07C6"/>
    <w:rsid w:val="00AD3480"/>
    <w:rsid w:val="00AD3D7D"/>
    <w:rsid w:val="00AD3E2D"/>
    <w:rsid w:val="00AE5D9F"/>
    <w:rsid w:val="00AE76B1"/>
    <w:rsid w:val="00B05A66"/>
    <w:rsid w:val="00B15F11"/>
    <w:rsid w:val="00B23C5A"/>
    <w:rsid w:val="00B32868"/>
    <w:rsid w:val="00B452C4"/>
    <w:rsid w:val="00B61B6C"/>
    <w:rsid w:val="00B61EC9"/>
    <w:rsid w:val="00B626D5"/>
    <w:rsid w:val="00B77D6D"/>
    <w:rsid w:val="00B92650"/>
    <w:rsid w:val="00BA053F"/>
    <w:rsid w:val="00BA4A6C"/>
    <w:rsid w:val="00BA6A3C"/>
    <w:rsid w:val="00BC5C24"/>
    <w:rsid w:val="00BD3F28"/>
    <w:rsid w:val="00BD4F2B"/>
    <w:rsid w:val="00C217FB"/>
    <w:rsid w:val="00C248B7"/>
    <w:rsid w:val="00C33F75"/>
    <w:rsid w:val="00C44729"/>
    <w:rsid w:val="00C51EBA"/>
    <w:rsid w:val="00C53020"/>
    <w:rsid w:val="00C60310"/>
    <w:rsid w:val="00C61938"/>
    <w:rsid w:val="00C73973"/>
    <w:rsid w:val="00C74DBF"/>
    <w:rsid w:val="00C7559B"/>
    <w:rsid w:val="00C76010"/>
    <w:rsid w:val="00C8128C"/>
    <w:rsid w:val="00C9387B"/>
    <w:rsid w:val="00C94806"/>
    <w:rsid w:val="00CC51A3"/>
    <w:rsid w:val="00CC71B1"/>
    <w:rsid w:val="00CC7CEF"/>
    <w:rsid w:val="00CE12FD"/>
    <w:rsid w:val="00CF1457"/>
    <w:rsid w:val="00CF7F30"/>
    <w:rsid w:val="00D02B2C"/>
    <w:rsid w:val="00D149C6"/>
    <w:rsid w:val="00D24138"/>
    <w:rsid w:val="00D60014"/>
    <w:rsid w:val="00D62647"/>
    <w:rsid w:val="00D6314D"/>
    <w:rsid w:val="00D765ED"/>
    <w:rsid w:val="00D872CF"/>
    <w:rsid w:val="00DA0381"/>
    <w:rsid w:val="00DA1097"/>
    <w:rsid w:val="00DA1DAD"/>
    <w:rsid w:val="00DB13CA"/>
    <w:rsid w:val="00DC3378"/>
    <w:rsid w:val="00DD193E"/>
    <w:rsid w:val="00DE3671"/>
    <w:rsid w:val="00DE5184"/>
    <w:rsid w:val="00DE7BF3"/>
    <w:rsid w:val="00DF46CC"/>
    <w:rsid w:val="00E0475D"/>
    <w:rsid w:val="00E1162D"/>
    <w:rsid w:val="00E12C96"/>
    <w:rsid w:val="00E23AA2"/>
    <w:rsid w:val="00E24EF5"/>
    <w:rsid w:val="00E449C2"/>
    <w:rsid w:val="00E45728"/>
    <w:rsid w:val="00E52EF1"/>
    <w:rsid w:val="00E65E17"/>
    <w:rsid w:val="00E749E1"/>
    <w:rsid w:val="00E84ECE"/>
    <w:rsid w:val="00E85CD9"/>
    <w:rsid w:val="00E96814"/>
    <w:rsid w:val="00E9749B"/>
    <w:rsid w:val="00EA6EAC"/>
    <w:rsid w:val="00EB0937"/>
    <w:rsid w:val="00EB292E"/>
    <w:rsid w:val="00EC0EB9"/>
    <w:rsid w:val="00EC228B"/>
    <w:rsid w:val="00EC7FD0"/>
    <w:rsid w:val="00ED503C"/>
    <w:rsid w:val="00EE4303"/>
    <w:rsid w:val="00EF2EB8"/>
    <w:rsid w:val="00EF38B5"/>
    <w:rsid w:val="00EF7D30"/>
    <w:rsid w:val="00F005DE"/>
    <w:rsid w:val="00F0593E"/>
    <w:rsid w:val="00F066ED"/>
    <w:rsid w:val="00F10564"/>
    <w:rsid w:val="00F13040"/>
    <w:rsid w:val="00F1523C"/>
    <w:rsid w:val="00F156EF"/>
    <w:rsid w:val="00F15769"/>
    <w:rsid w:val="00F213B2"/>
    <w:rsid w:val="00F303E5"/>
    <w:rsid w:val="00F3462F"/>
    <w:rsid w:val="00F3739F"/>
    <w:rsid w:val="00F60B58"/>
    <w:rsid w:val="00F71F0E"/>
    <w:rsid w:val="00F721C9"/>
    <w:rsid w:val="00F72BCC"/>
    <w:rsid w:val="00F86A7C"/>
    <w:rsid w:val="00F9036C"/>
    <w:rsid w:val="00FB5A03"/>
    <w:rsid w:val="00FD5B7E"/>
    <w:rsid w:val="00FD6A01"/>
    <w:rsid w:val="00FE0931"/>
    <w:rsid w:val="00FE6D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11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B3110"/>
    <w:pPr>
      <w:ind w:left="720"/>
      <w:contextualSpacing/>
    </w:pPr>
  </w:style>
  <w:style w:type="table" w:styleId="TableGrid">
    <w:name w:val="Table Grid"/>
    <w:basedOn w:val="TableNormal"/>
    <w:uiPriority w:val="99"/>
    <w:rsid w:val="004B311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4B3110"/>
    <w:pPr>
      <w:suppressAutoHyphens/>
    </w:pPr>
    <w:rPr>
      <w:rFonts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222</TotalTime>
  <Pages>9</Pages>
  <Words>1425</Words>
  <Characters>8124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ДоМ</cp:lastModifiedBy>
  <cp:revision>14</cp:revision>
  <dcterms:created xsi:type="dcterms:W3CDTF">2013-06-10T11:04:00Z</dcterms:created>
  <dcterms:modified xsi:type="dcterms:W3CDTF">2017-03-27T13:49:00Z</dcterms:modified>
</cp:coreProperties>
</file>